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41C3" w14:textId="06E82798" w:rsidR="00577777" w:rsidRDefault="00577777" w:rsidP="00B21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B7507D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</w:t>
        </w:r>
        <w:r w:rsidR="002652C4">
          <w:rPr>
            <w:b/>
            <w:noProof/>
            <w:sz w:val="24"/>
          </w:rPr>
          <w:t>bis-</w:t>
        </w:r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67068B" w:rsidRPr="0067068B">
          <w:t xml:space="preserve"> </w:t>
        </w:r>
        <w:r w:rsidR="0067068B" w:rsidRPr="0067068B">
          <w:rPr>
            <w:b/>
            <w:i/>
            <w:noProof/>
            <w:sz w:val="28"/>
          </w:rPr>
          <w:t>22</w:t>
        </w:r>
        <w:r w:rsidR="00384112">
          <w:rPr>
            <w:b/>
            <w:i/>
            <w:noProof/>
            <w:sz w:val="28"/>
          </w:rPr>
          <w:t>15918</w:t>
        </w:r>
      </w:fldSimple>
    </w:p>
    <w:p w14:paraId="1172BF91" w14:textId="719967D3" w:rsidR="00577777" w:rsidRDefault="00A41506" w:rsidP="005777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777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577777">
        <w:rPr>
          <w:b/>
          <w:noProof/>
          <w:sz w:val="24"/>
        </w:rPr>
        <w:t xml:space="preserve">, </w:t>
      </w:r>
      <w:fldSimple w:instr=" DOCPROPERTY  StartDate  \* MERGEFORMAT ">
        <w:r w:rsidR="00577777" w:rsidRPr="00BA51D9">
          <w:rPr>
            <w:b/>
            <w:noProof/>
            <w:sz w:val="24"/>
          </w:rPr>
          <w:t xml:space="preserve"> </w:t>
        </w:r>
        <w:r w:rsidR="002652C4">
          <w:rPr>
            <w:b/>
            <w:noProof/>
            <w:sz w:val="24"/>
          </w:rPr>
          <w:t>Ocotber</w:t>
        </w:r>
        <w:r w:rsidR="00B7507D">
          <w:rPr>
            <w:b/>
            <w:noProof/>
            <w:sz w:val="24"/>
          </w:rPr>
          <w:t xml:space="preserve"> 1</w:t>
        </w:r>
        <w:r w:rsidR="002652C4">
          <w:rPr>
            <w:b/>
            <w:noProof/>
            <w:sz w:val="24"/>
          </w:rPr>
          <w:t>0</w:t>
        </w:r>
      </w:fldSimple>
      <w:r w:rsidR="00577777">
        <w:rPr>
          <w:b/>
          <w:noProof/>
          <w:sz w:val="24"/>
        </w:rPr>
        <w:t xml:space="preserve"> </w:t>
      </w:r>
      <w:r w:rsidR="00B7507D">
        <w:rPr>
          <w:b/>
          <w:noProof/>
          <w:sz w:val="24"/>
        </w:rPr>
        <w:t>–</w:t>
      </w:r>
      <w:r w:rsidR="00577777">
        <w:rPr>
          <w:b/>
          <w:noProof/>
          <w:sz w:val="24"/>
        </w:rPr>
        <w:t xml:space="preserve"> </w:t>
      </w:r>
      <w:r w:rsidR="002652C4">
        <w:rPr>
          <w:b/>
          <w:noProof/>
          <w:sz w:val="24"/>
        </w:rPr>
        <w:t>Ocotber</w:t>
      </w:r>
      <w:r w:rsidR="00B7507D">
        <w:rPr>
          <w:b/>
          <w:noProof/>
          <w:sz w:val="24"/>
        </w:rPr>
        <w:t xml:space="preserve"> </w:t>
      </w:r>
      <w:r w:rsidR="002652C4">
        <w:rPr>
          <w:b/>
          <w:noProof/>
          <w:sz w:val="24"/>
        </w:rPr>
        <w:t>19</w:t>
      </w:r>
      <w:r w:rsidR="00B7507D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C79B" w:rsidR="001E41F3" w:rsidRPr="00410371" w:rsidRDefault="00A415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3F9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00374" w:rsidR="001E41F3" w:rsidRPr="00410371" w:rsidRDefault="008E4D6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7FB2" w:rsidR="001E41F3" w:rsidRPr="00410371" w:rsidRDefault="00A415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7D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C82E0" w:rsidR="001E41F3" w:rsidRPr="00410371" w:rsidRDefault="00A41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7DEC">
                <w:rPr>
                  <w:b/>
                  <w:noProof/>
                  <w:sz w:val="28"/>
                </w:rPr>
                <w:t>17.</w:t>
              </w:r>
              <w:r w:rsidR="00187262">
                <w:rPr>
                  <w:b/>
                  <w:noProof/>
                  <w:sz w:val="28"/>
                </w:rPr>
                <w:t>6</w:t>
              </w:r>
              <w:r w:rsidR="00F07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288C01" w:rsidR="00F25D98" w:rsidRDefault="00463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49214" w:rsidR="001E41F3" w:rsidRDefault="00A41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518A" w:rsidRPr="0063459C">
                <w:t>draft CR</w:t>
              </w:r>
              <w:r w:rsidR="00430FB9">
                <w:t xml:space="preserve"> on</w:t>
              </w:r>
              <w:r w:rsidR="00F7518A" w:rsidRPr="0063459C">
                <w:t xml:space="preserve"> </w:t>
              </w:r>
              <w:r w:rsidR="00F7518A">
                <w:t xml:space="preserve">PDSCH requirements </w:t>
              </w:r>
              <w:r w:rsidR="00F7518A" w:rsidRPr="0063459C">
                <w:t xml:space="preserve">for </w:t>
              </w:r>
              <w:r w:rsidR="00F7518A">
                <w:t>52.6 - 71 GHz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B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CBB63" w:rsidR="00374B76" w:rsidRDefault="00A41506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4B76">
                <w:rPr>
                  <w:noProof/>
                </w:rPr>
                <w:t>Ericsson</w:t>
              </w:r>
            </w:fldSimple>
          </w:p>
        </w:tc>
      </w:tr>
      <w:tr w:rsidR="00374B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F6667" w:rsidR="00374B76" w:rsidRDefault="00A41506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4B7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0CC26" w:rsidR="001E41F3" w:rsidRDefault="00374B76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DC57BE" w:rsidR="001E41F3" w:rsidRDefault="00A41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68AB">
                <w:rPr>
                  <w:noProof/>
                </w:rPr>
                <w:t>2022-</w:t>
              </w:r>
              <w:r w:rsidR="00516AAE">
                <w:rPr>
                  <w:noProof/>
                </w:rPr>
                <w:t>10</w:t>
              </w:r>
              <w:r w:rsidR="005168AB">
                <w:rPr>
                  <w:noProof/>
                </w:rPr>
                <w:t>-</w:t>
              </w:r>
              <w:r w:rsidR="00516AAE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C979F" w:rsidR="001E41F3" w:rsidRDefault="00A41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68A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AD8" w:rsidR="001E41F3" w:rsidRDefault="00A41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4B7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5101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PDSCH requirements for 52.6 – 71 GHz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95DE5" w14:textId="4F47FAAF" w:rsidR="00BB6EBD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Define PDSCH requirements for FR2-2 single carrier</w:t>
            </w:r>
          </w:p>
          <w:p w14:paraId="31C656EC" w14:textId="6AAB676B" w:rsidR="001E41F3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Define PDSCH requirements for FR2-2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E9540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for NR extension to 71 GHz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B4F58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05FDD" w:rsidR="001E41F3" w:rsidRDefault="00374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6C3691" w:rsidR="001E41F3" w:rsidRDefault="0083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644FD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BDEFD8" w:rsidR="001E41F3" w:rsidRDefault="0033539A">
      <w:r>
        <w:rPr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69AD2670" w14:textId="77777777" w:rsidR="0033539A" w:rsidRPr="00C25669" w:rsidRDefault="0033539A" w:rsidP="0033539A">
      <w:pPr>
        <w:pStyle w:val="Heading2"/>
      </w:pPr>
      <w:bookmarkStart w:id="2" w:name="_Toc83742247"/>
      <w:bookmarkStart w:id="3" w:name="_Toc91440737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"/>
      <w:bookmarkEnd w:id="3"/>
    </w:p>
    <w:p w14:paraId="32A89385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The parameters specified in Table 7.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-1 are valid for all PDSCH demodulation tests unless otherwise stated.</w:t>
      </w:r>
    </w:p>
    <w:p w14:paraId="301C643A" w14:textId="23C6E694" w:rsidR="0033539A" w:rsidRDefault="0033539A">
      <w:pPr>
        <w:rPr>
          <w:noProof/>
        </w:rPr>
      </w:pPr>
    </w:p>
    <w:p w14:paraId="5273C3FF" w14:textId="77777777" w:rsidR="00842CC5" w:rsidRPr="00C25669" w:rsidRDefault="00842CC5" w:rsidP="00842CC5">
      <w:pPr>
        <w:pStyle w:val="TH"/>
      </w:pPr>
      <w:r w:rsidRPr="00C25669"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p w14:paraId="20888E1D" w14:textId="7C36ACA8" w:rsidR="00842CC5" w:rsidRDefault="00842CC5">
      <w:pPr>
        <w:rPr>
          <w:noProof/>
        </w:rPr>
      </w:pP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383"/>
        <w:gridCol w:w="2741"/>
        <w:gridCol w:w="1008"/>
        <w:gridCol w:w="737"/>
        <w:gridCol w:w="737"/>
        <w:gridCol w:w="735"/>
      </w:tblGrid>
      <w:tr w:rsidR="00842CC5" w:rsidRPr="00C25669" w14:paraId="1DA8391A" w14:textId="77777777" w:rsidTr="00735813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5AC1D229" w14:textId="77777777" w:rsidR="00842CC5" w:rsidRPr="00C25669" w:rsidRDefault="00842CC5" w:rsidP="00735813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58A854A5" w14:textId="77777777" w:rsidR="00842CC5" w:rsidRPr="00C25669" w:rsidRDefault="00842CC5" w:rsidP="00735813">
            <w:pPr>
              <w:pStyle w:val="TAH"/>
            </w:pPr>
            <w:r w:rsidRPr="00C25669">
              <w:t>Unit</w:t>
            </w:r>
          </w:p>
        </w:tc>
        <w:tc>
          <w:tcPr>
            <w:tcW w:w="1202" w:type="pct"/>
            <w:gridSpan w:val="3"/>
            <w:shd w:val="clear" w:color="auto" w:fill="auto"/>
          </w:tcPr>
          <w:p w14:paraId="4CC43168" w14:textId="77777777" w:rsidR="00842CC5" w:rsidRPr="00C25669" w:rsidRDefault="00842CC5" w:rsidP="00735813">
            <w:pPr>
              <w:pStyle w:val="TAH"/>
            </w:pPr>
            <w:r w:rsidRPr="00C25669">
              <w:t>Value</w:t>
            </w:r>
          </w:p>
        </w:tc>
      </w:tr>
      <w:tr w:rsidR="00842CC5" w:rsidRPr="00C25669" w14:paraId="1AEA3B2B" w14:textId="77777777" w:rsidTr="00735813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9A35783" w14:textId="77777777" w:rsidR="00842CC5" w:rsidRPr="00C25669" w:rsidRDefault="00842CC5" w:rsidP="00735813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A6117DA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29DCE92D" w14:textId="77777777" w:rsidR="00842CC5" w:rsidRPr="00C25669" w:rsidRDefault="00842CC5" w:rsidP="00735813">
            <w:pPr>
              <w:pStyle w:val="TAC"/>
            </w:pPr>
            <w:r w:rsidRPr="00C25669">
              <w:t>Transmission scheme 1</w:t>
            </w:r>
          </w:p>
        </w:tc>
      </w:tr>
      <w:tr w:rsidR="00842CC5" w:rsidRPr="00C25669" w14:paraId="6337DBEC" w14:textId="77777777" w:rsidTr="00735813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26EC8F9A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 xml:space="preserve">PTRS </w:t>
            </w:r>
            <w:proofErr w:type="spellStart"/>
            <w:r w:rsidRPr="00C25669">
              <w:rPr>
                <w:rFonts w:cs="Arial"/>
                <w:i/>
              </w:rPr>
              <w:t>epre</w:t>
            </w:r>
            <w:proofErr w:type="spellEnd"/>
            <w:r w:rsidRPr="00C25669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C4DDC83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3211781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040F80F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0FCCBF7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D29BDC4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561C592" w14:textId="77777777" w:rsidR="00842CC5" w:rsidRPr="00C25669" w:rsidDel="001F73B5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02E542D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41789CC7" w14:textId="77777777" w:rsidTr="00842CC5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77930C4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F50AD77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51B750A" w14:textId="77777777" w:rsidR="00842CC5" w:rsidRPr="00C25669" w:rsidDel="001F73B5" w:rsidRDefault="00842CC5" w:rsidP="00735813">
            <w:pPr>
              <w:pStyle w:val="TAC"/>
            </w:pPr>
            <w:r w:rsidRPr="00C25669">
              <w:t>kHz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06B2ADC" w14:textId="0EC05F1F" w:rsidR="00842CC5" w:rsidRPr="00C25669" w:rsidRDefault="00842CC5" w:rsidP="00735813">
            <w:pPr>
              <w:pStyle w:val="TAC"/>
            </w:pPr>
            <w:r w:rsidRPr="00C25669">
              <w:t>60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A57D8CB" w14:textId="5F77B5BF" w:rsidR="00842CC5" w:rsidRPr="00C25669" w:rsidRDefault="00842CC5" w:rsidP="00735813">
            <w:pPr>
              <w:pStyle w:val="TAC"/>
            </w:pPr>
            <w:r>
              <w:t>120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965CD10" w14:textId="448303CA" w:rsidR="00842CC5" w:rsidRPr="00C25669" w:rsidRDefault="00842CC5" w:rsidP="00735813">
            <w:pPr>
              <w:pStyle w:val="TAC"/>
            </w:pPr>
            <w:r w:rsidRPr="00842CC5">
              <w:rPr>
                <w:highlight w:val="yellow"/>
              </w:rPr>
              <w:t>480</w:t>
            </w:r>
          </w:p>
        </w:tc>
      </w:tr>
      <w:tr w:rsidR="00842CC5" w:rsidRPr="00C25669" w14:paraId="55A2526A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B236073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737F3AC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88BC36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14D54AC6" w14:textId="77777777" w:rsidR="00842CC5" w:rsidRPr="00C25669" w:rsidRDefault="00842CC5" w:rsidP="00735813">
            <w:pPr>
              <w:pStyle w:val="TAC"/>
            </w:pPr>
            <w:r w:rsidRPr="00C25669">
              <w:t>Normal</w:t>
            </w:r>
          </w:p>
        </w:tc>
      </w:tr>
      <w:tr w:rsidR="00842CC5" w:rsidRPr="00C25669" w14:paraId="5BFB15FE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F40871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98B94B5" w14:textId="77777777" w:rsidR="00842CC5" w:rsidRPr="00C25669" w:rsidRDefault="00842CC5" w:rsidP="00735813">
            <w:pPr>
              <w:pStyle w:val="TAL"/>
            </w:pPr>
            <w:r w:rsidRPr="00C25669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AD4E0A8" w14:textId="77777777" w:rsidR="00842CC5" w:rsidRPr="00C25669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53BB857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408C5F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879839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EE7B293" w14:textId="77777777" w:rsidR="00842CC5" w:rsidRPr="00C25669" w:rsidRDefault="00842CC5" w:rsidP="00735813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9BA9283" w14:textId="77777777" w:rsidR="00842CC5" w:rsidRPr="00C25669" w:rsidRDefault="00842CC5" w:rsidP="00735813">
            <w:pPr>
              <w:pStyle w:val="TAC"/>
            </w:pPr>
            <w:r w:rsidRPr="00C25669">
              <w:t>PRBs</w:t>
            </w: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75936EA6" w14:textId="77777777" w:rsidR="00842CC5" w:rsidRPr="00C25669" w:rsidRDefault="00842CC5" w:rsidP="00735813">
            <w:pPr>
              <w:pStyle w:val="TAC"/>
            </w:pPr>
            <w:r w:rsidRPr="00C25669">
              <w:t>Maximum transmission bandwidth configuration as specified in clause 5.3.2 of TS 38.101-2 [7] for tested channel bandwidth and subcarrier spacing</w:t>
            </w:r>
          </w:p>
        </w:tc>
      </w:tr>
      <w:tr w:rsidR="00842CC5" w:rsidRPr="00C25669" w14:paraId="6267EFC5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F9EC7A1" w14:textId="77777777" w:rsidR="00842CC5" w:rsidRPr="00C25669" w:rsidRDefault="00842CC5" w:rsidP="00735813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95D48DA" w14:textId="77777777" w:rsidR="00842CC5" w:rsidRPr="00C25669" w:rsidRDefault="00842CC5" w:rsidP="00735813">
            <w:pPr>
              <w:pStyle w:val="TAL"/>
            </w:pPr>
            <w:r w:rsidRPr="00C25669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AC0931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38D870B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53746ED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8663E9E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57D1C60" w14:textId="77777777" w:rsidR="00842CC5" w:rsidRPr="00C25669" w:rsidRDefault="00842CC5" w:rsidP="00735813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BB654B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1CDC88AF" w14:textId="77777777" w:rsidR="00842CC5" w:rsidRPr="00C25669" w:rsidRDefault="00842CC5" w:rsidP="00735813">
            <w:pPr>
              <w:pStyle w:val="TAC"/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842CC5" w:rsidRPr="00C25669" w14:paraId="73C425ED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4CC78E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3473779" w14:textId="77777777" w:rsidR="00842CC5" w:rsidRPr="00C25669" w:rsidRDefault="00842CC5" w:rsidP="00735813">
            <w:pPr>
              <w:pStyle w:val="TAL"/>
            </w:pPr>
            <w:r w:rsidRPr="00C25669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E27D29A" w14:textId="77777777" w:rsidR="00842CC5" w:rsidRPr="00C25669" w:rsidRDefault="00842CC5" w:rsidP="00735813">
            <w:pPr>
              <w:pStyle w:val="TAC"/>
            </w:pPr>
            <w:proofErr w:type="spellStart"/>
            <w:r w:rsidRPr="00C25669">
              <w:t>ms</w:t>
            </w:r>
            <w:proofErr w:type="spellEnd"/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14:paraId="58C7603F" w14:textId="77777777" w:rsidR="00842CC5" w:rsidRPr="00C25669" w:rsidRDefault="00842CC5" w:rsidP="00735813">
            <w:pPr>
              <w:pStyle w:val="TAC"/>
            </w:pPr>
            <w:r w:rsidRPr="00C25669">
              <w:t>20</w:t>
            </w:r>
          </w:p>
        </w:tc>
      </w:tr>
      <w:tr w:rsidR="00842CC5" w:rsidRPr="00C25669" w14:paraId="4AD1C169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6EFFB85" w14:textId="77777777" w:rsidR="00842CC5" w:rsidRPr="00C25669" w:rsidRDefault="00842CC5" w:rsidP="00735813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F20F" w14:textId="77777777" w:rsidR="00842CC5" w:rsidRPr="00C25669" w:rsidRDefault="00842CC5" w:rsidP="00735813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13F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053D" w14:textId="77777777" w:rsidR="00842CC5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  <w:r w:rsidR="00483DF2">
              <w:rPr>
                <w:lang w:eastAsia="zh-CN"/>
              </w:rPr>
              <w:t xml:space="preserve"> </w:t>
            </w:r>
            <w:r w:rsidR="00483DF2" w:rsidRPr="00483DF2">
              <w:rPr>
                <w:highlight w:val="yellow"/>
                <w:lang w:eastAsia="zh-CN"/>
              </w:rPr>
              <w:t xml:space="preserve">for 120 </w:t>
            </w:r>
            <w:proofErr w:type="spellStart"/>
            <w:r w:rsidR="00483DF2" w:rsidRPr="00483DF2">
              <w:rPr>
                <w:highlight w:val="yellow"/>
                <w:lang w:eastAsia="zh-CN"/>
              </w:rPr>
              <w:t>KHz</w:t>
            </w:r>
            <w:proofErr w:type="spellEnd"/>
            <w:r w:rsidR="00483DF2" w:rsidRPr="00483DF2">
              <w:rPr>
                <w:highlight w:val="yellow"/>
                <w:lang w:eastAsia="zh-CN"/>
              </w:rPr>
              <w:t xml:space="preserve"> SCS</w:t>
            </w:r>
          </w:p>
          <w:p w14:paraId="694302DD" w14:textId="783BB138" w:rsidR="00483DF2" w:rsidRPr="00C25669" w:rsidRDefault="00483DF2" w:rsidP="00735813">
            <w:pPr>
              <w:pStyle w:val="TAC"/>
              <w:rPr>
                <w:lang w:eastAsia="zh-CN"/>
              </w:rPr>
            </w:pPr>
            <w:r w:rsidRPr="00483DF2">
              <w:rPr>
                <w:highlight w:val="yellow"/>
                <w:lang w:eastAsia="zh-CN"/>
              </w:rPr>
              <w:t xml:space="preserve">One [first] out of four slots for 480 </w:t>
            </w:r>
            <w:proofErr w:type="spellStart"/>
            <w:r w:rsidRPr="00483DF2">
              <w:rPr>
                <w:highlight w:val="yellow"/>
                <w:lang w:eastAsia="zh-CN"/>
              </w:rPr>
              <w:t>KHz</w:t>
            </w:r>
            <w:proofErr w:type="spellEnd"/>
            <w:r w:rsidRPr="00483DF2">
              <w:rPr>
                <w:highlight w:val="yellow"/>
                <w:lang w:eastAsia="zh-CN"/>
              </w:rPr>
              <w:t xml:space="preserve"> SCS</w:t>
            </w:r>
          </w:p>
        </w:tc>
      </w:tr>
      <w:tr w:rsidR="00842CC5" w:rsidRPr="00C25669" w14:paraId="71D1176E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F5ACE9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69B2" w14:textId="77777777" w:rsidR="00842CC5" w:rsidRPr="00C25669" w:rsidRDefault="00842CC5" w:rsidP="00735813">
            <w:pPr>
              <w:pStyle w:val="TAL"/>
            </w:pPr>
            <w:r w:rsidRPr="00C25669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9FA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19F8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8935E6F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D7CDD14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4DDD" w14:textId="77777777" w:rsidR="00842CC5" w:rsidRPr="00C25669" w:rsidRDefault="00842CC5" w:rsidP="00735813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EC0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B318" w14:textId="77777777" w:rsidR="00842CC5" w:rsidRPr="00C25669" w:rsidRDefault="00842CC5" w:rsidP="00735813">
            <w:pPr>
              <w:pStyle w:val="TAC"/>
            </w:pPr>
            <w:r w:rsidRPr="00C25669">
              <w:t>Table 7.2-2 for tested channel bandwidth and subcarrier spacing</w:t>
            </w:r>
          </w:p>
        </w:tc>
      </w:tr>
      <w:tr w:rsidR="00842CC5" w:rsidRPr="00C25669" w14:paraId="0D44148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89AA371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BBC" w14:textId="77777777" w:rsidR="00842CC5" w:rsidRPr="00C25669" w:rsidRDefault="00842CC5" w:rsidP="00735813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624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864D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1/AL8</w:t>
            </w:r>
          </w:p>
        </w:tc>
      </w:tr>
      <w:tr w:rsidR="00842CC5" w:rsidRPr="00C25669" w14:paraId="3C369B3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7D3A595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FD40" w14:textId="77777777" w:rsidR="00842CC5" w:rsidRPr="00C25669" w:rsidRDefault="00842CC5" w:rsidP="00735813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5BF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D2C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t>Non-interleaved</w:t>
            </w:r>
          </w:p>
        </w:tc>
      </w:tr>
      <w:tr w:rsidR="00842CC5" w:rsidRPr="00C25669" w14:paraId="312F8D60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ECCB1F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24B3" w14:textId="77777777" w:rsidR="00842CC5" w:rsidRPr="00C25669" w:rsidRDefault="00842CC5" w:rsidP="00735813">
            <w:pPr>
              <w:pStyle w:val="TAL"/>
            </w:pPr>
            <w:r w:rsidRPr="00C25669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C8F6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485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1_1</w:t>
            </w:r>
          </w:p>
        </w:tc>
      </w:tr>
      <w:tr w:rsidR="00842CC5" w:rsidRPr="00C25669" w:rsidDel="008849A4" w14:paraId="0358BB99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84F5CD7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6A16" w14:textId="77777777" w:rsidR="00842CC5" w:rsidRPr="00C25669" w:rsidRDefault="00842CC5" w:rsidP="00735813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C0D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CDB" w14:textId="77777777" w:rsidR="00842CC5" w:rsidRPr="00C25669" w:rsidDel="008849A4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842CC5" w:rsidRPr="00C25669" w14:paraId="6F25B315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E218E7B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03D6" w14:textId="77777777" w:rsidR="00842CC5" w:rsidRPr="00C25669" w:rsidRDefault="00842CC5" w:rsidP="00735813">
            <w:pPr>
              <w:pStyle w:val="TAL"/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0C0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F82" w14:textId="77777777" w:rsidR="00842CC5" w:rsidRPr="00C25669" w:rsidRDefault="00842CC5" w:rsidP="00735813">
            <w:pPr>
              <w:pStyle w:val="TAC"/>
            </w:pPr>
            <w:r w:rsidRPr="007B6C69">
              <w:rPr>
                <w:rFonts w:eastAsia="SimSun"/>
              </w:rPr>
              <w:t>Single Panel Type I, Random per slot with equal probability of each applicable i</w:t>
            </w:r>
            <w:r w:rsidRPr="007B6C69">
              <w:rPr>
                <w:rFonts w:eastAsia="SimSun"/>
                <w:vertAlign w:val="subscript"/>
              </w:rPr>
              <w:t>1</w:t>
            </w:r>
            <w:r w:rsidRPr="007B6C69">
              <w:rPr>
                <w:rFonts w:eastAsia="SimSun"/>
              </w:rPr>
              <w:t>, i</w:t>
            </w:r>
            <w:r w:rsidRPr="007B6C69">
              <w:rPr>
                <w:rFonts w:eastAsia="SimSun"/>
                <w:vertAlign w:val="subscript"/>
              </w:rPr>
              <w:t>2</w:t>
            </w:r>
            <w:r w:rsidRPr="007B6C69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842CC5" w:rsidRPr="00C25669" w14:paraId="50ECC030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542A10" w14:textId="77777777" w:rsidR="00842CC5" w:rsidRPr="00C25669" w:rsidRDefault="00842CC5" w:rsidP="00735813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5DF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72E7" w14:textId="77777777" w:rsidR="00842CC5" w:rsidRPr="00C25669" w:rsidRDefault="00842CC5" w:rsidP="00735813">
            <w:pPr>
              <w:pStyle w:val="TAC"/>
            </w:pPr>
            <w:r w:rsidRPr="00C25669">
              <w:t>Not configured</w:t>
            </w:r>
          </w:p>
        </w:tc>
      </w:tr>
      <w:tr w:rsidR="00842CC5" w:rsidRPr="00C25669" w14:paraId="3F5A62FC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595DB17" w14:textId="77777777" w:rsidR="00842CC5" w:rsidRPr="00C25669" w:rsidRDefault="00842CC5" w:rsidP="00735813">
            <w:pPr>
              <w:pStyle w:val="TAL"/>
            </w:pPr>
            <w:r w:rsidRPr="00C25669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B92E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D98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C6C6" w14:textId="77777777" w:rsidR="00842CC5" w:rsidRPr="00C25669" w:rsidRDefault="00842CC5" w:rsidP="00735813">
            <w:pPr>
              <w:pStyle w:val="TAC"/>
            </w:pPr>
            <w:r w:rsidRPr="00C25669">
              <w:t>0 for CSI-RS resource 1,2,3,4</w:t>
            </w:r>
          </w:p>
        </w:tc>
      </w:tr>
      <w:tr w:rsidR="00842CC5" w:rsidRPr="00C25669" w14:paraId="48E95AE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9943B3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3C0B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390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A2E0" w14:textId="77777777" w:rsidR="00842CC5" w:rsidRPr="00C25669" w:rsidRDefault="00842CC5" w:rsidP="00735813">
            <w:pPr>
              <w:pStyle w:val="TAC"/>
            </w:pPr>
            <w:r w:rsidRPr="00C25669">
              <w:t>6 for CSI-RS resource 1 and 3</w:t>
            </w:r>
            <w:r w:rsidRPr="00C25669">
              <w:br/>
              <w:t>10 for CSI-RS resource 2 and 4</w:t>
            </w:r>
          </w:p>
          <w:p w14:paraId="4C894358" w14:textId="77777777" w:rsidR="00842CC5" w:rsidRPr="00C25669" w:rsidRDefault="00842CC5" w:rsidP="00735813">
            <w:pPr>
              <w:pStyle w:val="TAC"/>
            </w:pPr>
          </w:p>
        </w:tc>
      </w:tr>
      <w:tr w:rsidR="00842CC5" w:rsidRPr="00C25669" w14:paraId="44A5F308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B50A11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B50B" w14:textId="77777777" w:rsidR="00842CC5" w:rsidRPr="00C25669" w:rsidRDefault="00842CC5" w:rsidP="00735813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17A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A8A" w14:textId="77777777" w:rsidR="00842CC5" w:rsidRPr="00C25669" w:rsidRDefault="00842CC5" w:rsidP="00735813">
            <w:pPr>
              <w:pStyle w:val="TAC"/>
            </w:pPr>
            <w:r w:rsidRPr="00C25669">
              <w:t>1 for CSI-RS resource 1,2,3,4</w:t>
            </w:r>
          </w:p>
        </w:tc>
      </w:tr>
      <w:tr w:rsidR="00842CC5" w:rsidRPr="00C25669" w14:paraId="26500541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696042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A276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649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6832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</w:rPr>
              <w:t>'</w:t>
            </w:r>
            <w:r w:rsidRPr="00C25669">
              <w:t>No CDM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for CSI-RS resource 1,2,3,4</w:t>
            </w:r>
          </w:p>
        </w:tc>
      </w:tr>
      <w:tr w:rsidR="00842CC5" w:rsidRPr="00C25669" w14:paraId="381D0456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6E666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BFB2" w14:textId="77777777" w:rsidR="00842CC5" w:rsidRPr="00C25669" w:rsidRDefault="00842CC5" w:rsidP="00735813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CB3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FC7" w14:textId="77777777" w:rsidR="00842CC5" w:rsidRPr="00C25669" w:rsidRDefault="00842CC5" w:rsidP="00735813">
            <w:pPr>
              <w:pStyle w:val="TAC"/>
            </w:pPr>
            <w:r w:rsidRPr="00C25669">
              <w:t>3 for CSI-RS resource 1,2,3,4</w:t>
            </w:r>
          </w:p>
        </w:tc>
      </w:tr>
      <w:tr w:rsidR="00842CC5" w:rsidRPr="00C25669" w14:paraId="71C80C82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3C18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6F3D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43AA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95B2" w14:textId="77777777" w:rsidR="00842CC5" w:rsidRPr="00C25669" w:rsidRDefault="00842CC5" w:rsidP="00735813">
            <w:pPr>
              <w:pStyle w:val="TAC"/>
            </w:pPr>
            <w:r w:rsidRPr="00C25669">
              <w:t>60 kHz SCS: 80 for CSI-RS resource 1,2,3,4</w:t>
            </w:r>
          </w:p>
          <w:p w14:paraId="6F27A490" w14:textId="77777777" w:rsidR="00842CC5" w:rsidRDefault="00842CC5" w:rsidP="00735813">
            <w:pPr>
              <w:pStyle w:val="TAC"/>
            </w:pPr>
            <w:r w:rsidRPr="00C25669">
              <w:t>120 kHz SCS: 160 for CSI-RS resource 1,2,3,4</w:t>
            </w:r>
          </w:p>
          <w:p w14:paraId="21C08557" w14:textId="6F597864" w:rsidR="00842CC5" w:rsidRPr="00C25669" w:rsidRDefault="00842CC5" w:rsidP="00735813">
            <w:pPr>
              <w:pStyle w:val="TAC"/>
            </w:pPr>
            <w:r w:rsidRPr="00842CC5">
              <w:rPr>
                <w:highlight w:val="yellow"/>
              </w:rPr>
              <w:t xml:space="preserve">480 kHz SCS: </w:t>
            </w:r>
            <w:r w:rsidR="00483DF2">
              <w:rPr>
                <w:highlight w:val="yellow"/>
              </w:rPr>
              <w:t>[640]</w:t>
            </w:r>
            <w:r w:rsidRPr="00842CC5">
              <w:rPr>
                <w:highlight w:val="yellow"/>
              </w:rPr>
              <w:t xml:space="preserve"> for CSI-RS resource 1,2,3,4</w:t>
            </w:r>
          </w:p>
        </w:tc>
      </w:tr>
      <w:tr w:rsidR="00842CC5" w:rsidRPr="00C25669" w14:paraId="568FEC9C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94C70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E4F5" w14:textId="77777777" w:rsidR="00842CC5" w:rsidRPr="00C25669" w:rsidRDefault="00842CC5" w:rsidP="00735813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522F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C458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60</w:t>
            </w:r>
            <w:r w:rsidRPr="00C25669">
              <w:rPr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 xml:space="preserve">kHz SCS: </w:t>
            </w:r>
          </w:p>
          <w:p w14:paraId="07AD33B2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40 for CSI-RS resource 1 and 2</w:t>
            </w:r>
          </w:p>
          <w:p w14:paraId="1AA4F155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41 for CSI-RS resource 3 and 4</w:t>
            </w:r>
          </w:p>
          <w:p w14:paraId="44CB1029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</w:p>
          <w:p w14:paraId="3D37DD45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120 kHz SCS:</w:t>
            </w:r>
          </w:p>
          <w:p w14:paraId="23307AE2" w14:textId="77777777" w:rsidR="00842CC5" w:rsidRPr="00C25669" w:rsidRDefault="00842CC5" w:rsidP="00735813">
            <w:pPr>
              <w:pStyle w:val="TAC"/>
            </w:pPr>
            <w:r w:rsidRPr="00C25669">
              <w:t>80 for CSI-RS resource 1 and 2</w:t>
            </w:r>
          </w:p>
          <w:p w14:paraId="7743249E" w14:textId="77777777" w:rsidR="00842CC5" w:rsidRDefault="00842CC5" w:rsidP="00735813">
            <w:pPr>
              <w:pStyle w:val="TAC"/>
            </w:pPr>
            <w:r w:rsidRPr="00C25669">
              <w:t>81 for CSI-RS resource 3 and 4</w:t>
            </w:r>
          </w:p>
          <w:p w14:paraId="7BAF1469" w14:textId="77777777" w:rsidR="008F5C72" w:rsidRDefault="008F5C72" w:rsidP="00735813">
            <w:pPr>
              <w:pStyle w:val="TAC"/>
            </w:pPr>
          </w:p>
          <w:p w14:paraId="06AEEA66" w14:textId="561499F9" w:rsidR="008F5C72" w:rsidRPr="008F5C72" w:rsidRDefault="008F5C72" w:rsidP="008F5C72">
            <w:pPr>
              <w:pStyle w:val="TAC"/>
              <w:rPr>
                <w:highlight w:val="yellow"/>
                <w:lang w:eastAsia="zh-CN"/>
              </w:rPr>
            </w:pPr>
            <w:r w:rsidRPr="008F5C72">
              <w:rPr>
                <w:highlight w:val="yellow"/>
                <w:lang w:eastAsia="zh-CN"/>
              </w:rPr>
              <w:t>480 kHz SCS:</w:t>
            </w:r>
          </w:p>
          <w:p w14:paraId="7F62EE0B" w14:textId="7F3E56D5" w:rsidR="008F5C72" w:rsidRPr="008F5C72" w:rsidRDefault="008F5C72" w:rsidP="008F5C72">
            <w:pPr>
              <w:pStyle w:val="TAC"/>
              <w:rPr>
                <w:highlight w:val="yellow"/>
              </w:rPr>
            </w:pPr>
            <w:r w:rsidRPr="008F5C72">
              <w:rPr>
                <w:highlight w:val="yellow"/>
              </w:rPr>
              <w:t>320 for CSI-RS resource 1 and 2</w:t>
            </w:r>
          </w:p>
          <w:p w14:paraId="15E6E946" w14:textId="7924AEF5" w:rsidR="008F5C72" w:rsidRPr="00C25669" w:rsidRDefault="008F5C72" w:rsidP="008F5C72">
            <w:pPr>
              <w:pStyle w:val="TAC"/>
            </w:pPr>
            <w:r w:rsidRPr="008F5C72">
              <w:rPr>
                <w:highlight w:val="yellow"/>
              </w:rPr>
              <w:t>321 for CSI-RS resource 3 and 4</w:t>
            </w:r>
          </w:p>
        </w:tc>
      </w:tr>
      <w:tr w:rsidR="00842CC5" w:rsidRPr="00C25669" w14:paraId="2CC89A85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A74EFC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CE7" w14:textId="77777777" w:rsidR="00842CC5" w:rsidRPr="00C25669" w:rsidRDefault="00842CC5" w:rsidP="00735813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969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31E8" w14:textId="77777777" w:rsidR="00842CC5" w:rsidRPr="00C25669" w:rsidRDefault="00842CC5" w:rsidP="00735813">
            <w:pPr>
              <w:pStyle w:val="TAC"/>
            </w:pPr>
            <w:r w:rsidRPr="00C25669">
              <w:t>Start PRB 0</w:t>
            </w:r>
          </w:p>
          <w:p w14:paraId="1E548D97" w14:textId="77777777" w:rsidR="00842CC5" w:rsidRPr="00C25669" w:rsidRDefault="00842CC5" w:rsidP="00735813">
            <w:pPr>
              <w:pStyle w:val="TAC"/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842CC5" w:rsidRPr="00C25669" w14:paraId="05E5383C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6DCB0CB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125E" w14:textId="77777777" w:rsidR="00842CC5" w:rsidRPr="00C25669" w:rsidRDefault="00842CC5" w:rsidP="00735813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89F3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F509" w14:textId="77777777" w:rsidR="00842CC5" w:rsidRPr="00C25669" w:rsidRDefault="00842CC5" w:rsidP="00735813">
            <w:pPr>
              <w:pStyle w:val="TAC"/>
            </w:pPr>
            <w:r w:rsidRPr="00C25669">
              <w:t>TCI state #0</w:t>
            </w:r>
          </w:p>
        </w:tc>
      </w:tr>
      <w:tr w:rsidR="00842CC5" w:rsidRPr="00C25669" w14:paraId="39D222EE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5AB00BB" w14:textId="77777777" w:rsidR="00842CC5" w:rsidRPr="00C25669" w:rsidRDefault="00842CC5" w:rsidP="00735813">
            <w:pPr>
              <w:pStyle w:val="TAL"/>
            </w:pPr>
            <w:r w:rsidRPr="00C25669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E2D8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5B4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62DA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4990E379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D92E73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1242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2952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033B" w14:textId="77777777" w:rsidR="00842CC5" w:rsidRPr="00C25669" w:rsidRDefault="00842CC5" w:rsidP="00735813">
            <w:pPr>
              <w:pStyle w:val="TAC"/>
            </w:pPr>
            <w:r w:rsidRPr="00C25669">
              <w:t>12</w:t>
            </w:r>
          </w:p>
        </w:tc>
      </w:tr>
      <w:tr w:rsidR="00842CC5" w:rsidRPr="00C25669" w14:paraId="674F5395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73684E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5FE4" w14:textId="77777777" w:rsidR="00842CC5" w:rsidRPr="00C25669" w:rsidRDefault="00842CC5" w:rsidP="00735813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25A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FD33" w14:textId="77777777" w:rsidR="00842CC5" w:rsidRPr="00C25669" w:rsidRDefault="00842CC5" w:rsidP="00735813">
            <w:pPr>
              <w:pStyle w:val="TAC"/>
            </w:pPr>
            <w:r w:rsidRPr="00C25669">
              <w:t>2</w:t>
            </w:r>
          </w:p>
        </w:tc>
      </w:tr>
      <w:tr w:rsidR="00842CC5" w:rsidRPr="00C25669" w14:paraId="4836AFBA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94674F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E88B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FAE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6B06" w14:textId="77777777" w:rsidR="00842CC5" w:rsidRPr="00C25669" w:rsidRDefault="00842CC5" w:rsidP="00735813">
            <w:pPr>
              <w:pStyle w:val="TAC"/>
            </w:pPr>
            <w:r w:rsidRPr="00C25669">
              <w:t>FD-CDM2</w:t>
            </w:r>
          </w:p>
        </w:tc>
      </w:tr>
      <w:tr w:rsidR="00842CC5" w:rsidRPr="00C25669" w14:paraId="29FDA371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50057CC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629" w14:textId="77777777" w:rsidR="00842CC5" w:rsidRPr="00C25669" w:rsidRDefault="00842CC5" w:rsidP="00735813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EFD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2037" w14:textId="77777777" w:rsidR="00842CC5" w:rsidRPr="00C25669" w:rsidRDefault="00842CC5" w:rsidP="00735813">
            <w:pPr>
              <w:pStyle w:val="TAC"/>
            </w:pPr>
            <w:r w:rsidRPr="00C25669">
              <w:t>1</w:t>
            </w:r>
          </w:p>
        </w:tc>
      </w:tr>
      <w:tr w:rsidR="00842CC5" w:rsidRPr="00C25669" w14:paraId="3B736E2D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73E82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687F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AB8D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21C8" w14:textId="77777777" w:rsidR="00842CC5" w:rsidRPr="00C25669" w:rsidRDefault="00842CC5" w:rsidP="00735813">
            <w:pPr>
              <w:pStyle w:val="TAC"/>
            </w:pPr>
            <w:r w:rsidRPr="00C25669">
              <w:t>60 kHz SCS: 80</w:t>
            </w:r>
          </w:p>
          <w:p w14:paraId="2755D841" w14:textId="77777777" w:rsidR="00842CC5" w:rsidRDefault="00842CC5" w:rsidP="00735813">
            <w:pPr>
              <w:pStyle w:val="TAC"/>
            </w:pPr>
            <w:r w:rsidRPr="00C25669">
              <w:t>120 kHz SCS: 160</w:t>
            </w:r>
          </w:p>
          <w:p w14:paraId="69C4BC29" w14:textId="3E9F9C62" w:rsidR="008F5C72" w:rsidRPr="00C25669" w:rsidRDefault="008F5C72" w:rsidP="00735813">
            <w:pPr>
              <w:pStyle w:val="TAC"/>
            </w:pPr>
            <w:r w:rsidRPr="008F5C72">
              <w:rPr>
                <w:highlight w:val="yellow"/>
              </w:rPr>
              <w:t>480 kHz SCS: 640</w:t>
            </w:r>
          </w:p>
        </w:tc>
      </w:tr>
      <w:tr w:rsidR="00842CC5" w:rsidRPr="00C25669" w14:paraId="5EB3D3CC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5682CC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ACC4" w14:textId="77777777" w:rsidR="00842CC5" w:rsidRPr="00C25669" w:rsidRDefault="00842CC5" w:rsidP="00735813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C12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E3B8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651E5397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3D11DAA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D374" w14:textId="77777777" w:rsidR="00842CC5" w:rsidRPr="00C25669" w:rsidRDefault="00842CC5" w:rsidP="00735813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FB0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3F58" w14:textId="77777777" w:rsidR="00842CC5" w:rsidRPr="00C25669" w:rsidRDefault="00842CC5" w:rsidP="00735813">
            <w:pPr>
              <w:pStyle w:val="TAC"/>
            </w:pPr>
            <w:r w:rsidRPr="00C25669">
              <w:t>Start PRB 0</w:t>
            </w:r>
          </w:p>
          <w:p w14:paraId="605CD9D9" w14:textId="77777777" w:rsidR="00842CC5" w:rsidRPr="00C25669" w:rsidRDefault="00842CC5" w:rsidP="00735813">
            <w:pPr>
              <w:pStyle w:val="TAC"/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842CC5" w:rsidRPr="00C25669" w14:paraId="6D5D311F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79A810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5057" w14:textId="77777777" w:rsidR="00842CC5" w:rsidRPr="00C25669" w:rsidRDefault="00842CC5" w:rsidP="00735813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145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1576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842CC5" w:rsidRPr="00C25669" w14:paraId="581AAD83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B3269A0" w14:textId="77777777" w:rsidR="00842CC5" w:rsidRPr="00C25669" w:rsidRDefault="00842CC5" w:rsidP="00735813">
            <w:pPr>
              <w:pStyle w:val="TAL"/>
            </w:pPr>
            <w:r w:rsidRPr="00C25669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E03D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(k</w:t>
            </w:r>
            <w:r w:rsidRPr="00C25669">
              <w:rPr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581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E1E3" w14:textId="77777777" w:rsidR="00842CC5" w:rsidRPr="00C25669" w:rsidRDefault="00842CC5" w:rsidP="00735813">
            <w:pPr>
              <w:pStyle w:val="TAC"/>
            </w:pPr>
            <w:r w:rsidRPr="00C25669">
              <w:t>4</w:t>
            </w:r>
          </w:p>
        </w:tc>
      </w:tr>
      <w:tr w:rsidR="00842CC5" w:rsidRPr="00C25669" w14:paraId="1B623539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27F51BC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564A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292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8A72" w14:textId="77777777" w:rsidR="00842CC5" w:rsidRPr="00C25669" w:rsidRDefault="00842CC5" w:rsidP="00735813">
            <w:pPr>
              <w:pStyle w:val="TAC"/>
            </w:pPr>
            <w:r w:rsidRPr="00C25669">
              <w:t>12</w:t>
            </w:r>
          </w:p>
        </w:tc>
      </w:tr>
      <w:tr w:rsidR="00842CC5" w:rsidRPr="00C25669" w14:paraId="3D5DF4A4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A07E49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814D" w14:textId="77777777" w:rsidR="00842CC5" w:rsidRPr="00C25669" w:rsidRDefault="00842CC5" w:rsidP="00735813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2516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AD16" w14:textId="77777777" w:rsidR="00842CC5" w:rsidRPr="00C25669" w:rsidRDefault="00842CC5" w:rsidP="00735813">
            <w:pPr>
              <w:pStyle w:val="TAC"/>
            </w:pPr>
            <w:r w:rsidRPr="00C25669">
              <w:t>4</w:t>
            </w:r>
          </w:p>
        </w:tc>
      </w:tr>
      <w:tr w:rsidR="00842CC5" w:rsidRPr="00C25669" w14:paraId="07F7C0ED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87F14A3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A1FC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022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A369" w14:textId="77777777" w:rsidR="00842CC5" w:rsidRPr="00C25669" w:rsidRDefault="00842CC5" w:rsidP="00735813">
            <w:pPr>
              <w:pStyle w:val="TAC"/>
            </w:pPr>
            <w:r w:rsidRPr="00C25669">
              <w:t>FD-CDM2</w:t>
            </w:r>
          </w:p>
        </w:tc>
      </w:tr>
      <w:tr w:rsidR="00842CC5" w:rsidRPr="00C25669" w14:paraId="7F45B65C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6B0E60A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F257" w14:textId="77777777" w:rsidR="00842CC5" w:rsidRPr="00C25669" w:rsidRDefault="00842CC5" w:rsidP="00735813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ABE0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9A06" w14:textId="77777777" w:rsidR="00842CC5" w:rsidRPr="00C25669" w:rsidRDefault="00842CC5" w:rsidP="00735813">
            <w:pPr>
              <w:pStyle w:val="TAC"/>
            </w:pPr>
            <w:r w:rsidRPr="00C25669">
              <w:t>1</w:t>
            </w:r>
          </w:p>
        </w:tc>
      </w:tr>
      <w:tr w:rsidR="00842CC5" w:rsidRPr="00C25669" w14:paraId="1594E391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071F3FD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0176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C974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32E" w14:textId="77777777" w:rsidR="00842CC5" w:rsidRPr="00C25669" w:rsidRDefault="00842CC5" w:rsidP="00735813">
            <w:pPr>
              <w:pStyle w:val="TAC"/>
            </w:pPr>
            <w:r w:rsidRPr="00C25669">
              <w:t>60 kHz SCS: 80</w:t>
            </w:r>
          </w:p>
          <w:p w14:paraId="3BB9C6A4" w14:textId="77777777" w:rsidR="00842CC5" w:rsidRDefault="00842CC5" w:rsidP="00735813">
            <w:pPr>
              <w:pStyle w:val="TAC"/>
            </w:pPr>
            <w:r w:rsidRPr="00C25669">
              <w:t>120 kHz SCS: 160</w:t>
            </w:r>
          </w:p>
          <w:p w14:paraId="0B2E9849" w14:textId="79D8EA39" w:rsidR="008F5C72" w:rsidRPr="00C25669" w:rsidRDefault="008F5C72" w:rsidP="00735813">
            <w:pPr>
              <w:pStyle w:val="TAC"/>
            </w:pPr>
            <w:r w:rsidRPr="008F5C72">
              <w:rPr>
                <w:highlight w:val="yellow"/>
              </w:rPr>
              <w:t>480 kHz SCS: 640</w:t>
            </w:r>
          </w:p>
        </w:tc>
      </w:tr>
      <w:tr w:rsidR="00842CC5" w:rsidRPr="00C25669" w14:paraId="006549A2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EAEA40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520C" w14:textId="77777777" w:rsidR="00842CC5" w:rsidRPr="00C25669" w:rsidRDefault="00842CC5" w:rsidP="00735813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6410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7B27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0DF9908F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8C683BF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2390" w14:textId="77777777" w:rsidR="00842CC5" w:rsidRPr="00C25669" w:rsidRDefault="00842CC5" w:rsidP="00735813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FC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BB5F" w14:textId="77777777" w:rsidR="00842CC5" w:rsidRPr="00C25669" w:rsidRDefault="00842CC5" w:rsidP="00735813">
            <w:pPr>
              <w:pStyle w:val="TAC"/>
            </w:pPr>
            <w:r w:rsidRPr="00C25669">
              <w:t>Start PRB 0</w:t>
            </w:r>
          </w:p>
          <w:p w14:paraId="17FE330F" w14:textId="77777777" w:rsidR="00842CC5" w:rsidRPr="00C25669" w:rsidRDefault="00842CC5" w:rsidP="00735813">
            <w:pPr>
              <w:pStyle w:val="TAC"/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842CC5" w:rsidRPr="00C25669" w14:paraId="7794CF29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A2B63B7" w14:textId="77777777" w:rsidR="00842CC5" w:rsidRPr="00C25669" w:rsidRDefault="00842CC5" w:rsidP="00735813">
            <w:pPr>
              <w:pStyle w:val="TAL"/>
            </w:pPr>
            <w:r w:rsidRPr="00C25669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2BF0" w14:textId="77777777" w:rsidR="00842CC5" w:rsidRPr="00C25669" w:rsidRDefault="00842CC5" w:rsidP="00735813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627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45A0" w14:textId="77777777" w:rsidR="00842CC5" w:rsidRPr="00C25669" w:rsidRDefault="00842CC5" w:rsidP="00735813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>0</w:t>
            </w:r>
            <w:r w:rsidRPr="00C25669">
              <w:t>=0 for CSI-RS resource 1,2</w:t>
            </w:r>
          </w:p>
        </w:tc>
      </w:tr>
      <w:tr w:rsidR="00842CC5" w:rsidRPr="00C25669" w14:paraId="6F936637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DC460B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C811" w14:textId="77777777" w:rsidR="00842CC5" w:rsidRPr="00C25669" w:rsidRDefault="00842CC5" w:rsidP="00735813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3D9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CF27" w14:textId="77777777" w:rsidR="00842CC5" w:rsidRPr="00C25669" w:rsidRDefault="00842CC5" w:rsidP="00735813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8 for CSI-RS resource 1</w:t>
            </w:r>
          </w:p>
          <w:p w14:paraId="6E7DEA53" w14:textId="77777777" w:rsidR="00842CC5" w:rsidRPr="00C25669" w:rsidRDefault="00842CC5" w:rsidP="00735813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9 for CSI-RS resource 2</w:t>
            </w:r>
          </w:p>
        </w:tc>
      </w:tr>
      <w:tr w:rsidR="00842CC5" w:rsidRPr="00C25669" w14:paraId="7EE877FA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4C533C3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62FC" w14:textId="77777777" w:rsidR="00842CC5" w:rsidRPr="00C25669" w:rsidRDefault="00842CC5" w:rsidP="00735813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184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B84E" w14:textId="77777777" w:rsidR="00842CC5" w:rsidRPr="00C25669" w:rsidRDefault="00842CC5" w:rsidP="00735813">
            <w:pPr>
              <w:pStyle w:val="TAC"/>
            </w:pPr>
            <w:r w:rsidRPr="00C25669">
              <w:t>1 for CSI-RS resource 1,2</w:t>
            </w:r>
          </w:p>
        </w:tc>
      </w:tr>
      <w:tr w:rsidR="00842CC5" w:rsidRPr="00C25669" w14:paraId="79B842A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74FA463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3978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595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CAB4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</w:rPr>
              <w:t>'</w:t>
            </w:r>
            <w:r w:rsidRPr="00C25669">
              <w:t>No CDM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for CSI-RS resource 1,2</w:t>
            </w:r>
          </w:p>
        </w:tc>
      </w:tr>
      <w:tr w:rsidR="00842CC5" w:rsidRPr="00C25669" w14:paraId="1FE3A915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CE172F5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F1B3" w14:textId="77777777" w:rsidR="00842CC5" w:rsidRPr="00C25669" w:rsidRDefault="00842CC5" w:rsidP="00735813">
            <w:pPr>
              <w:pStyle w:val="TAL"/>
            </w:pPr>
            <w:r w:rsidRPr="00C25669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51E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81CE" w14:textId="77777777" w:rsidR="00842CC5" w:rsidRPr="00C25669" w:rsidRDefault="00842CC5" w:rsidP="00735813">
            <w:pPr>
              <w:pStyle w:val="TAC"/>
            </w:pPr>
            <w:r w:rsidRPr="00C25669">
              <w:t>3 for CSI-RS resource 1,2</w:t>
            </w:r>
          </w:p>
        </w:tc>
      </w:tr>
      <w:tr w:rsidR="00842CC5" w:rsidRPr="00C25669" w14:paraId="6EF3841A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DA5E2C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AC22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486D" w14:textId="77777777" w:rsidR="00842CC5" w:rsidRPr="00C25669" w:rsidRDefault="00842CC5" w:rsidP="00735813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60A7" w14:textId="77777777" w:rsidR="00842CC5" w:rsidRPr="00C25669" w:rsidRDefault="00842CC5" w:rsidP="00735813">
            <w:pPr>
              <w:pStyle w:val="TAC"/>
            </w:pPr>
            <w:r w:rsidRPr="00C25669">
              <w:t>60 kHz SCS: 80 for CSI-RS resource 1,2</w:t>
            </w:r>
          </w:p>
          <w:p w14:paraId="588CA523" w14:textId="77777777" w:rsidR="00842CC5" w:rsidRDefault="00842CC5" w:rsidP="00735813">
            <w:pPr>
              <w:pStyle w:val="TAC"/>
            </w:pPr>
            <w:r w:rsidRPr="00C25669">
              <w:t>120 kHz SCS: 160 for CSI-RS resource 1,2</w:t>
            </w:r>
          </w:p>
          <w:p w14:paraId="56D2C59A" w14:textId="41850A15" w:rsidR="00D55D5D" w:rsidRPr="00C25669" w:rsidRDefault="00D55D5D" w:rsidP="00735813">
            <w:pPr>
              <w:pStyle w:val="TAC"/>
            </w:pPr>
            <w:r w:rsidRPr="00D55D5D">
              <w:rPr>
                <w:highlight w:val="yellow"/>
              </w:rPr>
              <w:t>480 kHz SCS: 640 for CSI-RS resource 1,2</w:t>
            </w:r>
          </w:p>
        </w:tc>
      </w:tr>
      <w:tr w:rsidR="00842CC5" w:rsidRPr="00C25669" w14:paraId="332ACFA6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F1FCD83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DC00" w14:textId="77777777" w:rsidR="00842CC5" w:rsidRPr="00C25669" w:rsidRDefault="00842CC5" w:rsidP="00735813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DBCC" w14:textId="77777777" w:rsidR="00842CC5" w:rsidRPr="00C25669" w:rsidRDefault="00842CC5" w:rsidP="00735813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D4E3" w14:textId="77777777" w:rsidR="00842CC5" w:rsidRPr="00C25669" w:rsidRDefault="00842CC5" w:rsidP="00735813">
            <w:pPr>
              <w:pStyle w:val="TAC"/>
            </w:pPr>
            <w:r w:rsidRPr="00C25669">
              <w:t>0 for CSI-RS resource 1,2</w:t>
            </w:r>
          </w:p>
        </w:tc>
      </w:tr>
      <w:tr w:rsidR="00842CC5" w:rsidRPr="00C25669" w14:paraId="06399B7B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C6CDC3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D357" w14:textId="77777777" w:rsidR="00842CC5" w:rsidRPr="00C25669" w:rsidRDefault="00842CC5" w:rsidP="00735813">
            <w:pPr>
              <w:pStyle w:val="TAL"/>
            </w:pPr>
            <w:r w:rsidRPr="006858BE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94A2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77F" w14:textId="77777777" w:rsidR="00842CC5" w:rsidRPr="006858BE" w:rsidRDefault="00842CC5" w:rsidP="007358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6DCDAB82" w14:textId="77777777" w:rsidR="00842CC5" w:rsidRPr="00C25669" w:rsidRDefault="00842CC5" w:rsidP="00735813">
            <w:pPr>
              <w:pStyle w:val="TAC"/>
            </w:pPr>
            <w:r w:rsidRPr="006858BE">
              <w:t xml:space="preserve">Number of PRB = </w:t>
            </w:r>
            <w:proofErr w:type="gramStart"/>
            <w:r>
              <w:t>ceil(</w:t>
            </w:r>
            <w:proofErr w:type="gramEnd"/>
            <w:r w:rsidRPr="006858BE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842CC5" w:rsidRPr="00C25669" w14:paraId="4F1534E7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0E7DE5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AD95" w14:textId="77777777" w:rsidR="00842CC5" w:rsidRPr="00C25669" w:rsidRDefault="00842CC5" w:rsidP="00735813">
            <w:pPr>
              <w:pStyle w:val="TAL"/>
            </w:pPr>
            <w:r w:rsidRPr="00C25669">
              <w:rPr>
                <w:rFonts w:eastAsia="SimSun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C7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BBE0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  <w:szCs w:val="18"/>
              </w:rPr>
              <w:t>ON</w:t>
            </w:r>
          </w:p>
        </w:tc>
      </w:tr>
      <w:tr w:rsidR="00842CC5" w:rsidRPr="00C25669" w14:paraId="0343D095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9B590E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7CF" w14:textId="77777777" w:rsidR="00842CC5" w:rsidRPr="00C25669" w:rsidRDefault="00842CC5" w:rsidP="00735813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EE47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0ED4" w14:textId="77777777" w:rsidR="00842CC5" w:rsidRPr="00C25669" w:rsidRDefault="00842CC5" w:rsidP="00735813">
            <w:pPr>
              <w:pStyle w:val="TAC"/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842CC5" w:rsidRPr="00C25669" w14:paraId="40F0F2EC" w14:textId="77777777" w:rsidTr="00735813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BA59761" w14:textId="77777777" w:rsidR="00842CC5" w:rsidRPr="00C25669" w:rsidRDefault="00842CC5" w:rsidP="00735813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475E" w14:textId="77777777" w:rsidR="00842CC5" w:rsidRPr="00C25669" w:rsidRDefault="00842CC5" w:rsidP="00735813">
            <w:pPr>
              <w:pStyle w:val="TAL"/>
            </w:pPr>
            <w:r w:rsidRPr="00C25669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DDE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D164" w14:textId="77777777" w:rsidR="00842CC5" w:rsidRPr="00C25669" w:rsidRDefault="00842CC5" w:rsidP="00735813">
            <w:pPr>
              <w:pStyle w:val="TAC"/>
            </w:pPr>
            <w:r w:rsidRPr="00C25669">
              <w:t>{1000} for Rank 1 tests</w:t>
            </w:r>
            <w:r w:rsidRPr="00C25669">
              <w:br/>
              <w:t>{1000, 1001} for Rank 2 tests</w:t>
            </w:r>
          </w:p>
          <w:p w14:paraId="05F5C771" w14:textId="77777777" w:rsidR="00842CC5" w:rsidRPr="00C25669" w:rsidRDefault="00842CC5" w:rsidP="00735813">
            <w:pPr>
              <w:pStyle w:val="TAC"/>
            </w:pPr>
          </w:p>
        </w:tc>
      </w:tr>
      <w:tr w:rsidR="00842CC5" w:rsidRPr="00C25669" w14:paraId="6EA23A23" w14:textId="77777777" w:rsidTr="00735813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6A41C6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7F00" w14:textId="77777777" w:rsidR="00842CC5" w:rsidRPr="00C25669" w:rsidRDefault="00842CC5" w:rsidP="00735813">
            <w:pPr>
              <w:pStyle w:val="TAL"/>
            </w:pPr>
            <w:r w:rsidRPr="00C25669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E5E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FD5B" w14:textId="77777777" w:rsidR="00842CC5" w:rsidRPr="00C25669" w:rsidRDefault="00842CC5" w:rsidP="00735813">
            <w:pPr>
              <w:pStyle w:val="TAC"/>
            </w:pPr>
            <w:r w:rsidRPr="00C25669">
              <w:t>2</w:t>
            </w:r>
          </w:p>
        </w:tc>
      </w:tr>
      <w:tr w:rsidR="00842CC5" w:rsidRPr="00C25669" w14:paraId="122D31FB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09D45C0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CC77" w14:textId="77777777" w:rsidR="00842CC5" w:rsidRPr="00C25669" w:rsidRDefault="00842CC5" w:rsidP="00735813">
            <w:pPr>
              <w:pStyle w:val="TAL"/>
            </w:pPr>
            <w:r w:rsidRPr="00C25669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26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8DC2" w14:textId="77777777" w:rsidR="00842CC5" w:rsidRPr="00C25669" w:rsidRDefault="00842CC5" w:rsidP="00735813">
            <w:pPr>
              <w:pStyle w:val="TAC"/>
            </w:pPr>
            <w:r w:rsidRPr="00C25669">
              <w:t>1</w:t>
            </w:r>
          </w:p>
        </w:tc>
      </w:tr>
      <w:tr w:rsidR="00842CC5" w:rsidRPr="00C25669" w14:paraId="0245F2BE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AE3303D" w14:textId="77777777" w:rsidR="00842CC5" w:rsidRPr="00C25669" w:rsidRDefault="00842CC5" w:rsidP="00735813">
            <w:pPr>
              <w:pStyle w:val="TAL"/>
            </w:pPr>
            <w:r w:rsidRPr="00C25669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8DFF" w14:textId="77777777" w:rsidR="00842CC5" w:rsidRPr="00C25669" w:rsidRDefault="00842CC5" w:rsidP="00735813">
            <w:pPr>
              <w:pStyle w:val="TAL"/>
            </w:pPr>
            <w:r w:rsidRPr="00C25669">
              <w:t>Type 1 QCL information</w:t>
            </w:r>
          </w:p>
          <w:p w14:paraId="315A309A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49ED" w14:textId="77777777" w:rsidR="00842CC5" w:rsidRPr="00C25669" w:rsidRDefault="00842CC5" w:rsidP="00735813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FBF6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F7BD" w14:textId="77777777" w:rsidR="00842CC5" w:rsidRPr="00C25669" w:rsidRDefault="00842CC5" w:rsidP="00735813">
            <w:pPr>
              <w:pStyle w:val="TAC"/>
            </w:pPr>
            <w:r w:rsidRPr="00C25669">
              <w:t>SSB #0</w:t>
            </w:r>
          </w:p>
        </w:tc>
      </w:tr>
      <w:tr w:rsidR="00842CC5" w:rsidRPr="00C25669" w14:paraId="08EB692B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07E17C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DBFB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D685" w14:textId="77777777" w:rsidR="00842CC5" w:rsidRPr="00C25669" w:rsidRDefault="00842CC5" w:rsidP="00735813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77D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76E7" w14:textId="77777777" w:rsidR="00842CC5" w:rsidRPr="00C25669" w:rsidRDefault="00842CC5" w:rsidP="00735813">
            <w:pPr>
              <w:pStyle w:val="TAC"/>
            </w:pPr>
            <w:r w:rsidRPr="00C25669">
              <w:t>Type C</w:t>
            </w:r>
          </w:p>
        </w:tc>
      </w:tr>
      <w:tr w:rsidR="00842CC5" w:rsidRPr="00C25669" w14:paraId="0A23C180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2E43A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3DE0" w14:textId="77777777" w:rsidR="00842CC5" w:rsidRPr="00C25669" w:rsidRDefault="00842CC5" w:rsidP="00735813">
            <w:pPr>
              <w:pStyle w:val="TAL"/>
            </w:pPr>
            <w:r w:rsidRPr="00C25669">
              <w:t>Type 2 QCL information</w:t>
            </w:r>
          </w:p>
          <w:p w14:paraId="7AE09CE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44BA" w14:textId="77777777" w:rsidR="00842CC5" w:rsidRPr="00C25669" w:rsidRDefault="00842CC5" w:rsidP="00735813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6252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B9F5" w14:textId="77777777" w:rsidR="00842CC5" w:rsidRPr="00C25669" w:rsidRDefault="00842CC5" w:rsidP="00735813">
            <w:pPr>
              <w:pStyle w:val="TAC"/>
            </w:pPr>
            <w:r w:rsidRPr="00C25669">
              <w:t>SSB #0</w:t>
            </w:r>
          </w:p>
        </w:tc>
      </w:tr>
      <w:tr w:rsidR="00842CC5" w:rsidRPr="00C25669" w14:paraId="40983140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C308A5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5DD0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AD0E" w14:textId="77777777" w:rsidR="00842CC5" w:rsidRPr="00C25669" w:rsidRDefault="00842CC5" w:rsidP="00735813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F0A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9579" w14:textId="77777777" w:rsidR="00842CC5" w:rsidRPr="00C25669" w:rsidRDefault="00842CC5" w:rsidP="00735813">
            <w:pPr>
              <w:pStyle w:val="TAC"/>
            </w:pPr>
            <w:r w:rsidRPr="00C25669">
              <w:t>Type D</w:t>
            </w:r>
          </w:p>
        </w:tc>
      </w:tr>
      <w:tr w:rsidR="00842CC5" w:rsidRPr="00C25669" w14:paraId="3851366D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9A64C7A" w14:textId="77777777" w:rsidR="00842CC5" w:rsidRPr="00C25669" w:rsidRDefault="00842CC5" w:rsidP="00735813">
            <w:pPr>
              <w:pStyle w:val="TAL"/>
            </w:pPr>
            <w:r w:rsidRPr="00C25669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B132" w14:textId="77777777" w:rsidR="00842CC5" w:rsidRPr="00C25669" w:rsidRDefault="00842CC5" w:rsidP="00735813">
            <w:pPr>
              <w:pStyle w:val="TAL"/>
            </w:pPr>
            <w:r w:rsidRPr="00C25669">
              <w:t>Type 1 QCL information</w:t>
            </w:r>
          </w:p>
          <w:p w14:paraId="402AB2F1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910E" w14:textId="77777777" w:rsidR="00842CC5" w:rsidRPr="00C25669" w:rsidRDefault="00842CC5" w:rsidP="00735813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A73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EC3A" w14:textId="77777777" w:rsidR="00842CC5" w:rsidRPr="00C25669" w:rsidRDefault="00842CC5" w:rsidP="00735813">
            <w:pPr>
              <w:pStyle w:val="TAC"/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842CC5" w:rsidRPr="00C25669" w14:paraId="729B02E3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EA1C6C5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3EDF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B98A" w14:textId="77777777" w:rsidR="00842CC5" w:rsidRPr="00C25669" w:rsidRDefault="00842CC5" w:rsidP="00735813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DCBE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375E" w14:textId="77777777" w:rsidR="00842CC5" w:rsidRPr="00C25669" w:rsidRDefault="00842CC5" w:rsidP="00735813">
            <w:pPr>
              <w:pStyle w:val="TAC"/>
            </w:pPr>
            <w:r w:rsidRPr="00C25669">
              <w:t>Type A</w:t>
            </w:r>
          </w:p>
        </w:tc>
      </w:tr>
      <w:tr w:rsidR="00842CC5" w:rsidRPr="00C25669" w14:paraId="6398449C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FCAB45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C9B7" w14:textId="77777777" w:rsidR="00842CC5" w:rsidRPr="00C25669" w:rsidRDefault="00842CC5" w:rsidP="00735813">
            <w:pPr>
              <w:pStyle w:val="TAL"/>
            </w:pPr>
            <w:r w:rsidRPr="00C25669">
              <w:t>Type 2 QCL information</w:t>
            </w:r>
          </w:p>
          <w:p w14:paraId="416B4B1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AD9" w14:textId="77777777" w:rsidR="00842CC5" w:rsidRPr="00C25669" w:rsidRDefault="00842CC5" w:rsidP="00735813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FC9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D398" w14:textId="77777777" w:rsidR="00842CC5" w:rsidRPr="00C25669" w:rsidRDefault="00842CC5" w:rsidP="00735813">
            <w:pPr>
              <w:pStyle w:val="TAC"/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842CC5" w:rsidRPr="00C25669" w14:paraId="664EBA9A" w14:textId="77777777" w:rsidTr="00735813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38CFF11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2CAF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F291" w14:textId="77777777" w:rsidR="00842CC5" w:rsidRPr="00C25669" w:rsidRDefault="00842CC5" w:rsidP="00735813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78F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932" w14:textId="77777777" w:rsidR="00842CC5" w:rsidRPr="00C25669" w:rsidRDefault="00842CC5" w:rsidP="00735813">
            <w:pPr>
              <w:pStyle w:val="TAC"/>
            </w:pPr>
            <w:r w:rsidRPr="00C25669">
              <w:t>Type D</w:t>
            </w:r>
          </w:p>
        </w:tc>
      </w:tr>
      <w:tr w:rsidR="00842CC5" w:rsidRPr="00C25669" w14:paraId="0039B7D2" w14:textId="77777777" w:rsidTr="00735813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559A52C" w14:textId="77777777" w:rsidR="00842CC5" w:rsidRPr="00C25669" w:rsidRDefault="00842CC5" w:rsidP="00735813">
            <w:pPr>
              <w:pStyle w:val="TAL"/>
            </w:pPr>
            <w:r w:rsidRPr="00C25669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7329" w14:textId="77777777" w:rsidR="00842CC5" w:rsidRPr="00C25669" w:rsidRDefault="00842CC5" w:rsidP="00735813">
            <w:pPr>
              <w:pStyle w:val="TAL"/>
            </w:pPr>
            <w:r w:rsidRPr="00C25669">
              <w:t>Frequency density 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AE3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F794" w14:textId="77777777" w:rsidR="00842CC5" w:rsidRPr="00C25669" w:rsidRDefault="00842CC5" w:rsidP="00735813">
            <w:pPr>
              <w:pStyle w:val="TAC"/>
            </w:pPr>
            <w:r w:rsidRPr="00C25669">
              <w:t>2</w:t>
            </w:r>
          </w:p>
        </w:tc>
      </w:tr>
      <w:tr w:rsidR="00842CC5" w:rsidRPr="00C25669" w14:paraId="1962BAFC" w14:textId="77777777" w:rsidTr="00735813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14D989B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3751" w14:textId="77777777" w:rsidR="00842CC5" w:rsidRPr="00C25669" w:rsidRDefault="00842CC5" w:rsidP="00735813">
            <w:pPr>
              <w:pStyle w:val="TAL"/>
            </w:pPr>
            <w:r w:rsidRPr="00C25669">
              <w:rPr>
                <w:lang w:val="en-US"/>
              </w:rPr>
              <w:t xml:space="preserve">Time density </w:t>
            </w:r>
            <w:r w:rsidRPr="00C25669">
              <w:t>(</w:t>
            </w:r>
            <w:r w:rsidRPr="00C25669">
              <w:rPr>
                <w:i/>
              </w:rPr>
              <w:t>L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11D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4E45" w14:textId="77777777" w:rsidR="00842CC5" w:rsidRPr="00C25669" w:rsidRDefault="00842CC5" w:rsidP="00735813">
            <w:pPr>
              <w:pStyle w:val="TAC"/>
            </w:pPr>
            <w:r w:rsidRPr="00C25669">
              <w:t>1</w:t>
            </w:r>
          </w:p>
        </w:tc>
      </w:tr>
      <w:tr w:rsidR="00842CC5" w:rsidRPr="00C25669" w14:paraId="49C36048" w14:textId="77777777" w:rsidTr="00735813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AC0A3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FAC9" w14:textId="77777777" w:rsidR="00842CC5" w:rsidRPr="00C25669" w:rsidRDefault="00842CC5" w:rsidP="00735813">
            <w:pPr>
              <w:pStyle w:val="TAL"/>
              <w:rPr>
                <w:lang w:val="en-US"/>
              </w:rPr>
            </w:pPr>
            <w:r w:rsidRPr="00C25669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AEFD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DBB5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</w:rPr>
              <w:t>2</w:t>
            </w:r>
          </w:p>
        </w:tc>
      </w:tr>
      <w:tr w:rsidR="00842CC5" w:rsidRPr="00C25669" w14:paraId="35E75E46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18677" w14:textId="77777777" w:rsidR="00842CC5" w:rsidRPr="00C25669" w:rsidRDefault="00842CC5" w:rsidP="00735813">
            <w:pPr>
              <w:pStyle w:val="TAL"/>
            </w:pPr>
            <w:r w:rsidRPr="00C25669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7B0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D197B" w14:textId="77777777" w:rsidR="00842CC5" w:rsidRPr="00C25669" w:rsidRDefault="00842CC5" w:rsidP="00735813">
            <w:pPr>
              <w:pStyle w:val="TAC"/>
            </w:pPr>
            <w:r w:rsidRPr="00C25669">
              <w:t>1</w:t>
            </w:r>
          </w:p>
        </w:tc>
      </w:tr>
      <w:tr w:rsidR="00842CC5" w:rsidRPr="00C25669" w14:paraId="7EE0FCC8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186E10" w14:textId="77777777" w:rsidR="00842CC5" w:rsidRPr="00C25669" w:rsidRDefault="00842CC5" w:rsidP="00735813">
            <w:pPr>
              <w:pStyle w:val="TAL"/>
            </w:pPr>
            <w:r w:rsidRPr="00C25669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0BFE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1F4C" w14:textId="77777777" w:rsidR="00842CC5" w:rsidRDefault="00D55D5D" w:rsidP="00735813">
            <w:pPr>
              <w:pStyle w:val="TAC"/>
            </w:pPr>
            <w:r w:rsidRPr="00D55D5D">
              <w:rPr>
                <w:highlight w:val="yellow"/>
              </w:rPr>
              <w:t xml:space="preserve">120 </w:t>
            </w:r>
            <w:proofErr w:type="spellStart"/>
            <w:r w:rsidRPr="00D55D5D">
              <w:rPr>
                <w:highlight w:val="yellow"/>
              </w:rPr>
              <w:t>KHz</w:t>
            </w:r>
            <w:proofErr w:type="spellEnd"/>
            <w:r w:rsidRPr="00D55D5D">
              <w:rPr>
                <w:highlight w:val="yellow"/>
              </w:rPr>
              <w:t xml:space="preserve"> SCS:</w:t>
            </w:r>
            <w:r>
              <w:t xml:space="preserve"> </w:t>
            </w:r>
            <w:r w:rsidR="00842CC5" w:rsidRPr="00C25669">
              <w:t>4</w:t>
            </w:r>
          </w:p>
          <w:p w14:paraId="232FE13F" w14:textId="56C85F2F" w:rsidR="00D55D5D" w:rsidRPr="00C25669" w:rsidRDefault="00D55D5D" w:rsidP="00735813">
            <w:pPr>
              <w:pStyle w:val="TAC"/>
            </w:pPr>
            <w:r w:rsidRPr="00F46375">
              <w:rPr>
                <w:highlight w:val="yellow"/>
              </w:rPr>
              <w:t xml:space="preserve">480 </w:t>
            </w:r>
            <w:proofErr w:type="spellStart"/>
            <w:r w:rsidRPr="00F46375">
              <w:rPr>
                <w:highlight w:val="yellow"/>
              </w:rPr>
              <w:t>KHz</w:t>
            </w:r>
            <w:proofErr w:type="spellEnd"/>
            <w:r w:rsidRPr="00F46375">
              <w:rPr>
                <w:highlight w:val="yellow"/>
              </w:rPr>
              <w:t xml:space="preserve"> SCS: 16</w:t>
            </w:r>
          </w:p>
        </w:tc>
      </w:tr>
      <w:tr w:rsidR="00842CC5" w:rsidRPr="00C25669" w14:paraId="3CAC9FAD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E8F20" w14:textId="77777777" w:rsidR="00842CC5" w:rsidRPr="00C25669" w:rsidRDefault="00842CC5" w:rsidP="00735813">
            <w:pPr>
              <w:pStyle w:val="TAL"/>
            </w:pPr>
            <w:r w:rsidRPr="00C25669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8BE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F4A1" w14:textId="77777777" w:rsidR="00842CC5" w:rsidRPr="00C25669" w:rsidRDefault="00842CC5" w:rsidP="00735813">
            <w:pPr>
              <w:pStyle w:val="TAC"/>
            </w:pPr>
            <w:r w:rsidRPr="00C25669">
              <w:t>Multiplexed</w:t>
            </w:r>
          </w:p>
        </w:tc>
      </w:tr>
      <w:tr w:rsidR="00842CC5" w:rsidRPr="00C25669" w14:paraId="68C48211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68BDC" w14:textId="77777777" w:rsidR="00842CC5" w:rsidRPr="00C25669" w:rsidRDefault="00842CC5" w:rsidP="00735813">
            <w:pPr>
              <w:pStyle w:val="TAL"/>
            </w:pPr>
            <w:r w:rsidRPr="00C25669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2D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96E5" w14:textId="77777777" w:rsidR="00842CC5" w:rsidRPr="00C25669" w:rsidRDefault="00842CC5" w:rsidP="00735813">
            <w:pPr>
              <w:pStyle w:val="TAC"/>
            </w:pPr>
            <w:r w:rsidRPr="00C25669">
              <w:t>{0,2,3,1}</w:t>
            </w:r>
          </w:p>
        </w:tc>
      </w:tr>
      <w:tr w:rsidR="00842CC5" w:rsidRPr="00C25669" w14:paraId="372F0E5A" w14:textId="77777777" w:rsidTr="00735813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BEACD4" w14:textId="77777777" w:rsidR="00842CC5" w:rsidRPr="00C25669" w:rsidRDefault="00842CC5" w:rsidP="00735813">
            <w:pPr>
              <w:pStyle w:val="TAL"/>
            </w:pPr>
            <w:r>
              <w:rPr>
                <w:rFonts w:eastAsia="SimSun"/>
              </w:rPr>
              <w:t>PDSCH &amp; PDSCH DMRS</w:t>
            </w:r>
            <w:r>
              <w:t xml:space="preserve">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1503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DF52" w14:textId="77777777" w:rsidR="00842CC5" w:rsidRPr="00C25669" w:rsidRDefault="00842CC5" w:rsidP="00735813">
            <w:pPr>
              <w:pStyle w:val="TAC"/>
            </w:pPr>
            <w:r>
              <w:rPr>
                <w:rFonts w:eastAsia="SimSun"/>
              </w:rPr>
              <w:t>S</w:t>
            </w:r>
            <w:r w:rsidRPr="00661924">
              <w:rPr>
                <w:rFonts w:eastAsia="SimSun"/>
              </w:rPr>
              <w:t>ingle Panel Type I, Random precoder selection updated per slot,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</w:t>
            </w:r>
            <w:proofErr w:type="spellStart"/>
            <w:r w:rsidRPr="00661924">
              <w:rPr>
                <w:rFonts w:eastAsia="SimSun"/>
              </w:rPr>
              <w:t>and</w:t>
            </w:r>
            <w:r w:rsidRPr="00661924">
              <w:t>with</w:t>
            </w:r>
            <w:proofErr w:type="spellEnd"/>
            <w:r w:rsidRPr="00661924">
              <w:t xml:space="preserve"> Wideband granularity</w:t>
            </w:r>
          </w:p>
        </w:tc>
      </w:tr>
      <w:tr w:rsidR="00842CC5" w:rsidRPr="00C25669" w14:paraId="15624672" w14:textId="77777777" w:rsidTr="00735813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466A10" w14:textId="77777777" w:rsidR="00842CC5" w:rsidRPr="00C25669" w:rsidRDefault="00842CC5" w:rsidP="00735813">
            <w:pPr>
              <w:pStyle w:val="TAL"/>
              <w:rPr>
                <w:lang w:eastAsia="zh-CN"/>
              </w:rPr>
            </w:pPr>
            <w:r w:rsidRPr="00C25669">
              <w:rPr>
                <w:rFonts w:cs="Arial"/>
              </w:rPr>
              <w:t xml:space="preserve">Symbols for </w:t>
            </w:r>
            <w:r w:rsidRPr="00C25669">
              <w:rPr>
                <w:snapToGrid w:val="0"/>
              </w:rPr>
              <w:t>all unused R</w:t>
            </w:r>
            <w:r w:rsidRPr="00C25669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9B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430C" w14:textId="77777777" w:rsidR="00842CC5" w:rsidRDefault="00842CC5" w:rsidP="00735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7F6D0B95" w14:textId="77777777" w:rsidR="00842CC5" w:rsidRPr="00C25669" w:rsidRDefault="00842CC5" w:rsidP="00735813">
            <w:pPr>
              <w:pStyle w:val="TAC"/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842CC5" w:rsidRPr="00C25669" w14:paraId="4182E6A5" w14:textId="77777777" w:rsidTr="00735813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54BDE" w14:textId="77777777" w:rsidR="00842CC5" w:rsidRPr="00C25669" w:rsidRDefault="00842CC5" w:rsidP="00735813">
            <w:pPr>
              <w:pStyle w:val="TAL"/>
              <w:rPr>
                <w:rFonts w:cs="Arial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764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CB6C" w14:textId="77777777" w:rsidR="00842CC5" w:rsidRPr="00C25669" w:rsidRDefault="00842CC5" w:rsidP="00735813">
            <w:pPr>
              <w:pStyle w:val="TAC"/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842CC5" w:rsidRPr="00C25669" w14:paraId="45993897" w14:textId="77777777" w:rsidTr="00735813">
        <w:trPr>
          <w:trHeight w:val="76"/>
          <w:jc w:val="center"/>
        </w:trPr>
        <w:tc>
          <w:tcPr>
            <w:tcW w:w="5000" w:type="pct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71DE2" w14:textId="77777777" w:rsidR="00842CC5" w:rsidRPr="00C25669" w:rsidRDefault="00842CC5" w:rsidP="00735813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  <w:t>UE assumes that the TCI state for the PDSCH is identical to the TCI state applied for the PDCCH transmission.</w:t>
            </w:r>
          </w:p>
          <w:p w14:paraId="38A24E0E" w14:textId="77777777" w:rsidR="00842CC5" w:rsidRPr="00C25669" w:rsidRDefault="00842CC5" w:rsidP="00735813">
            <w:pPr>
              <w:pStyle w:val="TAN"/>
              <w:rPr>
                <w:lang w:eastAsia="zh-CN"/>
              </w:rPr>
            </w:pPr>
            <w:r w:rsidRPr="00C25669">
              <w:rPr>
                <w:rFonts w:eastAsia="SimSun"/>
              </w:rPr>
              <w:t>Note 2:</w:t>
            </w:r>
            <w:r w:rsidRPr="00C25669">
              <w:rPr>
                <w:rFonts w:eastAsia="SimSun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588AAAA8" w14:textId="77777777" w:rsidR="00842CC5" w:rsidRDefault="00842CC5">
      <w:pPr>
        <w:rPr>
          <w:noProof/>
        </w:rPr>
      </w:pPr>
    </w:p>
    <w:p w14:paraId="318C6556" w14:textId="77777777" w:rsidR="00D92BCD" w:rsidRPr="00C25669" w:rsidRDefault="00D92BCD" w:rsidP="00D92BCD">
      <w:pPr>
        <w:pStyle w:val="TH"/>
      </w:pPr>
      <w:r w:rsidRPr="00C25669">
        <w:lastRenderedPageBreak/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D92BCD" w:rsidRPr="00C25669" w14:paraId="44D982EC" w14:textId="77777777" w:rsidTr="00735813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18579A" w14:textId="77777777" w:rsidR="00D92BCD" w:rsidRPr="00C25669" w:rsidRDefault="00D92BCD" w:rsidP="00735813">
            <w:pPr>
              <w:pStyle w:val="TAH"/>
            </w:pPr>
            <w:r w:rsidRPr="00C25669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E5941A" w14:textId="77777777" w:rsidR="00D92BCD" w:rsidRPr="00C25669" w:rsidRDefault="00D92BCD" w:rsidP="00735813">
            <w:pPr>
              <w:pStyle w:val="TAH"/>
            </w:pPr>
            <w:r w:rsidRPr="00C25669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6F6550" w14:textId="77777777" w:rsidR="00D92BCD" w:rsidRPr="00C25669" w:rsidRDefault="00D92BCD" w:rsidP="00735813">
            <w:pPr>
              <w:pStyle w:val="TAH"/>
            </w:pPr>
            <w:r w:rsidRPr="00C25669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8E8CED" w14:textId="77777777" w:rsidR="00D92BCD" w:rsidRPr="00C25669" w:rsidRDefault="00D92BCD" w:rsidP="00735813">
            <w:pPr>
              <w:pStyle w:val="TAH"/>
            </w:pPr>
            <w:r w:rsidRPr="00C25669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C111EC" w14:textId="77777777" w:rsidR="00D92BCD" w:rsidRPr="00C25669" w:rsidRDefault="00D92BCD" w:rsidP="00735813">
            <w:pPr>
              <w:pStyle w:val="TAH"/>
            </w:pPr>
            <w:r w:rsidRPr="00C25669">
              <w:t>400 MHz</w:t>
            </w:r>
          </w:p>
        </w:tc>
      </w:tr>
      <w:tr w:rsidR="00D92BCD" w:rsidRPr="00C25669" w14:paraId="307C88C0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80643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923D1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3E9FC1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838760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ED6D06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proofErr w:type="gramStart"/>
            <w:r w:rsidRPr="00C25669">
              <w:rPr>
                <w:rFonts w:eastAsia="Yu Mincho"/>
              </w:rPr>
              <w:t>N.A</w:t>
            </w:r>
            <w:proofErr w:type="gramEnd"/>
          </w:p>
        </w:tc>
      </w:tr>
      <w:tr w:rsidR="00D92BCD" w:rsidRPr="00C25669" w14:paraId="6E86EC1F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96F41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1F9F2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2971D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01E4D4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B4860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</w:tr>
      <w:tr w:rsidR="00D92BCD" w:rsidRPr="00C25669" w14:paraId="4AECC7AB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7625584" w14:textId="063AE894" w:rsidR="00D92BCD" w:rsidRPr="00D92BCD" w:rsidRDefault="00D92BCD" w:rsidP="00735813">
            <w:pPr>
              <w:pStyle w:val="TAC"/>
              <w:rPr>
                <w:rFonts w:eastAsia="Yu Mincho"/>
                <w:highlight w:val="yellow"/>
              </w:rPr>
            </w:pPr>
            <w:r w:rsidRPr="00D92BCD">
              <w:rPr>
                <w:rFonts w:eastAsia="Yu Mincho"/>
                <w:highlight w:val="yellow"/>
              </w:rPr>
              <w:t>480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2779920" w14:textId="1F005211" w:rsidR="00D92BCD" w:rsidRPr="00D92BCD" w:rsidRDefault="00D92BCD" w:rsidP="00735813">
            <w:pPr>
              <w:pStyle w:val="TAC"/>
              <w:rPr>
                <w:rFonts w:eastAsia="Yu Mincho"/>
                <w:highlight w:val="yellow"/>
              </w:rPr>
            </w:pPr>
            <w:r w:rsidRPr="00D92BCD">
              <w:rPr>
                <w:rFonts w:eastAsia="Yu Mincho"/>
                <w:highlight w:val="yellow"/>
              </w:rPr>
              <w:t>NA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13A10F5" w14:textId="773E2188" w:rsidR="00D92BCD" w:rsidRPr="00D92BCD" w:rsidRDefault="00D92BCD" w:rsidP="00735813">
            <w:pPr>
              <w:pStyle w:val="TAC"/>
              <w:rPr>
                <w:rFonts w:eastAsia="Yu Mincho"/>
                <w:highlight w:val="yellow"/>
              </w:rPr>
            </w:pPr>
            <w:r w:rsidRPr="00D92BCD">
              <w:rPr>
                <w:rFonts w:eastAsia="Yu Mincho"/>
                <w:highlight w:val="yellow"/>
              </w:rPr>
              <w:t>NA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A9408C" w14:textId="07313F76" w:rsidR="00D92BCD" w:rsidRPr="00D92BCD" w:rsidRDefault="00D92BCD" w:rsidP="00735813">
            <w:pPr>
              <w:pStyle w:val="TAC"/>
              <w:rPr>
                <w:rFonts w:eastAsia="Yu Mincho"/>
                <w:highlight w:val="yellow"/>
              </w:rPr>
            </w:pPr>
            <w:r w:rsidRPr="00D92BCD">
              <w:rPr>
                <w:rFonts w:eastAsia="Yu Mincho"/>
                <w:highlight w:val="yellow"/>
              </w:rPr>
              <w:t>NA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71E27E2" w14:textId="7944B97E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D92BCD">
              <w:rPr>
                <w:rFonts w:eastAsia="Yu Mincho"/>
                <w:highlight w:val="yellow"/>
              </w:rPr>
              <w:t>66</w:t>
            </w:r>
          </w:p>
        </w:tc>
      </w:tr>
    </w:tbl>
    <w:p w14:paraId="6A7E6331" w14:textId="7D776A9D" w:rsidR="00842CC5" w:rsidRDefault="00842CC5">
      <w:pPr>
        <w:rPr>
          <w:noProof/>
        </w:rPr>
      </w:pPr>
    </w:p>
    <w:p w14:paraId="271E2740" w14:textId="77777777" w:rsidR="00A475D3" w:rsidRDefault="00A475D3" w:rsidP="00A475D3">
      <w:r>
        <w:rPr>
          <w:highlight w:val="yellow"/>
        </w:rPr>
        <w:t>------------------------------------------------------------ End of change 1 ------------------------------------------------------------</w:t>
      </w:r>
    </w:p>
    <w:p w14:paraId="4AD49605" w14:textId="77777777" w:rsidR="00A475D3" w:rsidRDefault="00A475D3" w:rsidP="00A475D3">
      <w:pPr>
        <w:rPr>
          <w:noProof/>
        </w:rPr>
      </w:pPr>
    </w:p>
    <w:p w14:paraId="1496130E" w14:textId="11E194CB" w:rsidR="0033539A" w:rsidRDefault="00A475D3" w:rsidP="00A475D3">
      <w:pPr>
        <w:rPr>
          <w:noProof/>
        </w:rPr>
      </w:pPr>
      <w:r>
        <w:rPr>
          <w:highlight w:val="yellow"/>
        </w:rPr>
        <w:t>----------------------------------------------------- Beginning of Change 2 ------------------------------------------------------------</w:t>
      </w:r>
    </w:p>
    <w:p w14:paraId="4E2F6092" w14:textId="77777777" w:rsidR="0033539A" w:rsidRPr="00C25669" w:rsidRDefault="0033539A" w:rsidP="0033539A">
      <w:pPr>
        <w:pStyle w:val="Heading3"/>
        <w:rPr>
          <w:lang w:eastAsia="zh-CN"/>
        </w:rPr>
      </w:pPr>
      <w:bookmarkStart w:id="4" w:name="_Toc21338271"/>
      <w:bookmarkStart w:id="5" w:name="_Toc29808379"/>
      <w:bookmarkStart w:id="6" w:name="_Toc37068298"/>
      <w:bookmarkStart w:id="7" w:name="_Toc37083843"/>
      <w:bookmarkStart w:id="8" w:name="_Toc37084185"/>
      <w:bookmarkStart w:id="9" w:name="_Toc40209547"/>
      <w:bookmarkStart w:id="10" w:name="_Toc40209889"/>
      <w:bookmarkStart w:id="11" w:name="_Toc45892848"/>
      <w:bookmarkStart w:id="12" w:name="_Toc53176713"/>
      <w:bookmarkStart w:id="13" w:name="_Toc61121029"/>
      <w:bookmarkStart w:id="14" w:name="_Toc67918215"/>
      <w:bookmarkStart w:id="15" w:name="_Toc76298259"/>
      <w:bookmarkStart w:id="16" w:name="_Toc76572271"/>
      <w:bookmarkStart w:id="17" w:name="_Toc76652138"/>
      <w:bookmarkStart w:id="18" w:name="_Toc76652976"/>
      <w:bookmarkStart w:id="19" w:name="_Toc83742249"/>
      <w:bookmarkStart w:id="20" w:name="_Toc91440739"/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2437CF2" w14:textId="77777777" w:rsidR="00C90D5A" w:rsidRPr="00C25669" w:rsidRDefault="00C90D5A" w:rsidP="00C90D5A">
      <w:pPr>
        <w:pStyle w:val="Heading4"/>
        <w:rPr>
          <w:lang w:eastAsia="zh-CN"/>
        </w:rPr>
      </w:pPr>
      <w:bookmarkStart w:id="21" w:name="_Toc21338272"/>
      <w:bookmarkStart w:id="22" w:name="_Toc29808380"/>
      <w:bookmarkStart w:id="23" w:name="_Toc37068299"/>
      <w:bookmarkStart w:id="24" w:name="_Toc37083844"/>
      <w:bookmarkStart w:id="25" w:name="_Toc37084186"/>
      <w:bookmarkStart w:id="26" w:name="_Toc40209548"/>
      <w:bookmarkStart w:id="27" w:name="_Toc40209890"/>
      <w:bookmarkStart w:id="28" w:name="_Toc45892849"/>
      <w:bookmarkStart w:id="29" w:name="_Toc53176714"/>
      <w:bookmarkStart w:id="30" w:name="_Toc61121030"/>
      <w:bookmarkStart w:id="31" w:name="_Toc67918216"/>
      <w:bookmarkStart w:id="32" w:name="_Toc76298260"/>
      <w:bookmarkStart w:id="33" w:name="_Toc76572272"/>
      <w:bookmarkStart w:id="34" w:name="_Toc76652139"/>
      <w:bookmarkStart w:id="35" w:name="_Toc76652977"/>
      <w:bookmarkStart w:id="36" w:name="_Toc83742250"/>
      <w:bookmarkStart w:id="37" w:name="_Toc91440740"/>
      <w:bookmarkStart w:id="38" w:name="_Toc21338273"/>
      <w:bookmarkStart w:id="39" w:name="_Toc29808381"/>
      <w:bookmarkStart w:id="40" w:name="_Toc37068300"/>
      <w:bookmarkStart w:id="41" w:name="_Toc37083845"/>
      <w:bookmarkStart w:id="42" w:name="_Toc37084187"/>
      <w:bookmarkStart w:id="43" w:name="_Toc40209549"/>
      <w:bookmarkStart w:id="44" w:name="_Toc40209891"/>
      <w:bookmarkStart w:id="45" w:name="_Toc45892850"/>
      <w:bookmarkStart w:id="46" w:name="_Toc53176715"/>
      <w:bookmarkStart w:id="47" w:name="_Toc61121031"/>
      <w:bookmarkStart w:id="48" w:name="_Toc67918217"/>
      <w:bookmarkStart w:id="49" w:name="_Toc76298261"/>
      <w:bookmarkStart w:id="50" w:name="_Toc76572273"/>
      <w:bookmarkStart w:id="51" w:name="_Toc76652140"/>
      <w:bookmarkStart w:id="52" w:name="_Toc76652978"/>
      <w:bookmarkStart w:id="53" w:name="_Toc83742251"/>
      <w:bookmarkStart w:id="54" w:name="_Toc91440741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D1B7AD1" w14:textId="721CFB4B" w:rsidR="00C90D5A" w:rsidRDefault="00C90D5A" w:rsidP="00C90D5A">
      <w:pPr>
        <w:pStyle w:val="Heading4"/>
        <w:rPr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B289213" w14:textId="58C01CBE" w:rsidR="0033539A" w:rsidRPr="00C25669" w:rsidRDefault="0033539A" w:rsidP="0033539A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E78890B" w14:textId="77777777" w:rsidR="0033539A" w:rsidRPr="00C25669" w:rsidRDefault="0033539A" w:rsidP="0033539A">
      <w:pPr>
        <w:pStyle w:val="Heading5"/>
        <w:rPr>
          <w:lang w:eastAsia="zh-CN"/>
        </w:rPr>
      </w:pPr>
      <w:bookmarkStart w:id="55" w:name="_Toc21338274"/>
      <w:bookmarkStart w:id="56" w:name="_Toc29808382"/>
      <w:bookmarkStart w:id="57" w:name="_Toc37068301"/>
      <w:bookmarkStart w:id="58" w:name="_Toc37083846"/>
      <w:bookmarkStart w:id="59" w:name="_Toc37084188"/>
      <w:bookmarkStart w:id="60" w:name="_Toc40209550"/>
      <w:bookmarkStart w:id="61" w:name="_Toc40209892"/>
      <w:bookmarkStart w:id="62" w:name="_Toc45892851"/>
      <w:bookmarkStart w:id="63" w:name="_Toc53176716"/>
      <w:bookmarkStart w:id="64" w:name="_Toc61121032"/>
      <w:bookmarkStart w:id="65" w:name="_Toc67918218"/>
      <w:bookmarkStart w:id="66" w:name="_Toc76298262"/>
      <w:bookmarkStart w:id="67" w:name="_Toc76572274"/>
      <w:bookmarkStart w:id="68" w:name="_Toc76652141"/>
      <w:bookmarkStart w:id="69" w:name="_Toc76652979"/>
      <w:bookmarkStart w:id="70" w:name="_Toc83742252"/>
      <w:bookmarkStart w:id="71" w:name="_Toc91440742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12E2FEE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For PDSCH Type-A scheduling, the requirements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specified in Table 7.2.2.2.1-3</w:t>
      </w:r>
      <w:r w:rsidRPr="00C25669">
        <w:rPr>
          <w:rFonts w:eastAsia="SimSun" w:hint="eastAsia"/>
          <w:lang w:eastAsia="zh-CN"/>
        </w:rPr>
        <w:t xml:space="preserve">, </w:t>
      </w:r>
      <w:r w:rsidRPr="00C25669">
        <w:rPr>
          <w:rFonts w:eastAsia="SimSun"/>
        </w:rPr>
        <w:t>7.2.2.2.1-</w:t>
      </w:r>
      <w:proofErr w:type="gramStart"/>
      <w:r w:rsidRPr="00C25669">
        <w:rPr>
          <w:rFonts w:eastAsia="SimSun"/>
        </w:rPr>
        <w:t>4</w:t>
      </w:r>
      <w:proofErr w:type="gramEnd"/>
      <w:r w:rsidRPr="00C25669">
        <w:rPr>
          <w:rFonts w:eastAsia="SimSun" w:hint="eastAsia"/>
          <w:lang w:eastAsia="zh-CN"/>
        </w:rPr>
        <w:t xml:space="preserve"> and </w:t>
      </w:r>
      <w:r w:rsidRPr="00C25669">
        <w:rPr>
          <w:rFonts w:eastAsia="SimSun"/>
        </w:rPr>
        <w:t>7.2.2.2.1-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 xml:space="preserve">, with the addition of the parameters in Table 7.2.2.2.1-2 and the downlink physical channel setup according to Annex </w:t>
      </w:r>
      <w:r w:rsidRPr="00C25669">
        <w:rPr>
          <w:rFonts w:eastAsia="SimSun" w:hint="eastAsia"/>
          <w:lang w:eastAsia="zh-CN"/>
        </w:rPr>
        <w:t>C.5.1</w:t>
      </w:r>
      <w:r w:rsidRPr="00C25669">
        <w:rPr>
          <w:rFonts w:eastAsia="SimSun"/>
        </w:rPr>
        <w:t>. The purpose is to verify the performance of PDSCH Type-A scheduling.</w:t>
      </w:r>
    </w:p>
    <w:p w14:paraId="7D60FBB1" w14:textId="7141E375" w:rsidR="0033539A" w:rsidRDefault="0033539A" w:rsidP="0033539A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7.2.2.1.1-1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2C77F807" w14:textId="77777777" w:rsidR="00EE04CD" w:rsidRPr="00C25669" w:rsidRDefault="00EE04CD" w:rsidP="00EE04CD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E04CD" w:rsidRPr="00C25669" w14:paraId="3DBD1F81" w14:textId="77777777" w:rsidTr="00735813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FA7D" w14:textId="77777777" w:rsidR="00EE04CD" w:rsidRPr="00C25669" w:rsidRDefault="00EE04CD" w:rsidP="00735813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4E01" w14:textId="77777777" w:rsidR="00EE04CD" w:rsidRPr="00C25669" w:rsidRDefault="00EE04CD" w:rsidP="00735813">
            <w:pPr>
              <w:pStyle w:val="TAH"/>
            </w:pPr>
            <w:r w:rsidRPr="00C25669">
              <w:t>Test index</w:t>
            </w:r>
          </w:p>
        </w:tc>
      </w:tr>
      <w:tr w:rsidR="00EE04CD" w:rsidRPr="00C25669" w14:paraId="0EEA4EE6" w14:textId="77777777" w:rsidTr="00735813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78FA" w14:textId="4C2ADB3D" w:rsidR="00EE04CD" w:rsidRPr="00C25669" w:rsidRDefault="00EE04CD" w:rsidP="00735813">
            <w:pPr>
              <w:pStyle w:val="TAL"/>
              <w:rPr>
                <w:rFonts w:eastAsia="SimSun"/>
              </w:rPr>
            </w:pPr>
            <w:r w:rsidRPr="00C25669">
              <w:t xml:space="preserve">Verify the PDSCH mapping Type A normal performance </w:t>
            </w:r>
            <w:r w:rsidR="001A289D" w:rsidRPr="001A289D">
              <w:rPr>
                <w:highlight w:val="yellow"/>
              </w:rPr>
              <w:t>in FR2-1</w:t>
            </w:r>
            <w:r w:rsidR="001A289D">
              <w:t xml:space="preserve"> </w:t>
            </w:r>
            <w:r w:rsidRPr="00C25669">
              <w:t xml:space="preserve">under 2 receive antenna conditions and with different channel models, MCSs </w:t>
            </w:r>
            <w:proofErr w:type="spellStart"/>
            <w:r w:rsidRPr="00C25669">
              <w:t>andnumber</w:t>
            </w:r>
            <w:proofErr w:type="spellEnd"/>
            <w:r w:rsidRPr="00C25669">
              <w:t xml:space="preserve"> of MIMO layers</w:t>
            </w:r>
            <w:r w:rsidR="001A289D">
              <w:t xml:space="preserve"> in FR2-1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C285" w14:textId="77777777" w:rsidR="00EE04CD" w:rsidRPr="00C25669" w:rsidRDefault="00EE04CD" w:rsidP="00735813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EE04CD" w:rsidRPr="00C25669" w14:paraId="2A5B72BE" w14:textId="77777777" w:rsidTr="00735813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744B" w14:textId="7727210A" w:rsidR="00EE04CD" w:rsidRPr="00C25669" w:rsidRDefault="00EE04CD" w:rsidP="00735813">
            <w:pPr>
              <w:pStyle w:val="TAL"/>
              <w:rPr>
                <w:rFonts w:eastAsia="SimSun"/>
              </w:rPr>
            </w:pPr>
            <w:r w:rsidRPr="00C25669">
              <w:t xml:space="preserve">Verify the PDSCH mapping Type A HARQ soft combining performance </w:t>
            </w:r>
            <w:r w:rsidR="001A289D" w:rsidRPr="001A289D">
              <w:rPr>
                <w:highlight w:val="yellow"/>
              </w:rPr>
              <w:t>in FR2-1</w:t>
            </w:r>
            <w:r w:rsidR="001A289D">
              <w:t xml:space="preserve"> </w:t>
            </w:r>
            <w:r w:rsidRPr="00C25669">
              <w:t>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3790" w14:textId="77777777" w:rsidR="00EE04CD" w:rsidRPr="00C25669" w:rsidRDefault="00EE04CD" w:rsidP="00735813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1-2</w:t>
            </w:r>
          </w:p>
        </w:tc>
      </w:tr>
      <w:tr w:rsidR="00EE04CD" w:rsidRPr="00C25669" w14:paraId="3969DB51" w14:textId="77777777" w:rsidTr="00735813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BE4A" w14:textId="259A987D" w:rsidR="00EE04CD" w:rsidRPr="00C25669" w:rsidRDefault="00EE04CD" w:rsidP="0073581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performance requirements for Enhanced Receiver Type 1 </w:t>
            </w:r>
            <w:r w:rsidR="001A289D" w:rsidRPr="001A289D">
              <w:rPr>
                <w:highlight w:val="yellow"/>
              </w:rPr>
              <w:t>in FR2-1</w:t>
            </w:r>
            <w:r w:rsidR="001A289D">
              <w:t xml:space="preserve"> </w:t>
            </w:r>
            <w:r w:rsidRPr="00C25669">
              <w:rPr>
                <w:rFonts w:eastAsia="SimSun"/>
              </w:rPr>
              <w:t>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D97F" w14:textId="77777777" w:rsidR="00EE04CD" w:rsidRPr="00C25669" w:rsidRDefault="00EE04CD" w:rsidP="00735813">
            <w:pPr>
              <w:pStyle w:val="TAL"/>
              <w:rPr>
                <w:rFonts w:eastAsia="SimSun"/>
                <w:lang w:eastAsia="zh-CN"/>
              </w:rPr>
            </w:pPr>
            <w:r w:rsidRPr="00C25669">
              <w:t>3-1</w:t>
            </w:r>
          </w:p>
        </w:tc>
      </w:tr>
      <w:tr w:rsidR="00554BAB" w:rsidRPr="00C25669" w14:paraId="0EF0EDEE" w14:textId="77777777" w:rsidTr="00735813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7074" w14:textId="65715550" w:rsidR="00554BAB" w:rsidRPr="00BC7597" w:rsidRDefault="00554BAB" w:rsidP="00735813">
            <w:pPr>
              <w:pStyle w:val="TAL"/>
              <w:rPr>
                <w:rFonts w:eastAsia="SimSun"/>
                <w:highlight w:val="yellow"/>
              </w:rPr>
            </w:pPr>
            <w:r w:rsidRPr="00BC7597">
              <w:rPr>
                <w:highlight w:val="yellow"/>
              </w:rPr>
              <w:t xml:space="preserve">Verify the PDSCH mapping Type A normal performance </w:t>
            </w:r>
            <w:r w:rsidR="001A289D" w:rsidRPr="00BC7597">
              <w:rPr>
                <w:highlight w:val="yellow"/>
              </w:rPr>
              <w:t xml:space="preserve">in FR2-2 </w:t>
            </w:r>
            <w:r w:rsidRPr="00BC7597">
              <w:rPr>
                <w:highlight w:val="yellow"/>
              </w:rPr>
              <w:t xml:space="preserve">under 2 receive antenna conditions and with different channel models, MCSs </w:t>
            </w:r>
            <w:proofErr w:type="spellStart"/>
            <w:r w:rsidRPr="00BC7597">
              <w:rPr>
                <w:highlight w:val="yellow"/>
              </w:rPr>
              <w:t>andnumber</w:t>
            </w:r>
            <w:proofErr w:type="spellEnd"/>
            <w:r w:rsidRPr="00BC7597">
              <w:rPr>
                <w:highlight w:val="yellow"/>
              </w:rPr>
              <w:t xml:space="preserve">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D966" w14:textId="64117635" w:rsidR="00554BAB" w:rsidRPr="00BC7597" w:rsidRDefault="00554BAB" w:rsidP="00735813">
            <w:pPr>
              <w:pStyle w:val="TAL"/>
              <w:rPr>
                <w:highlight w:val="yellow"/>
              </w:rPr>
            </w:pPr>
            <w:r w:rsidRPr="00BC7597">
              <w:rPr>
                <w:highlight w:val="yellow"/>
              </w:rPr>
              <w:t>4-1, 4-2, 4-3, 4-4, 4-5</w:t>
            </w:r>
            <w:r w:rsidR="00982A5A">
              <w:rPr>
                <w:highlight w:val="yellow"/>
              </w:rPr>
              <w:t>, 5-1</w:t>
            </w:r>
          </w:p>
        </w:tc>
      </w:tr>
    </w:tbl>
    <w:p w14:paraId="07BFEC3B" w14:textId="28D06CB8" w:rsidR="0033539A" w:rsidRDefault="0033539A" w:rsidP="0033539A">
      <w:pPr>
        <w:rPr>
          <w:rFonts w:ascii="Times-Roman" w:eastAsia="SimSun" w:hAnsi="Times-Roman" w:hint="eastAsia"/>
          <w:lang w:eastAsia="zh-CN"/>
        </w:rPr>
      </w:pPr>
    </w:p>
    <w:p w14:paraId="44C83E44" w14:textId="77777777" w:rsidR="00EE04CD" w:rsidRPr="00C25669" w:rsidRDefault="00EE04CD" w:rsidP="00EE04CD">
      <w:pPr>
        <w:pStyle w:val="TH"/>
      </w:pPr>
      <w:r w:rsidRPr="00C25669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3436"/>
        <w:gridCol w:w="1107"/>
        <w:gridCol w:w="2560"/>
      </w:tblGrid>
      <w:tr w:rsidR="00EE04CD" w:rsidRPr="00C25669" w14:paraId="0E522F2F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</w:tcPr>
          <w:p w14:paraId="5109821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07" w:type="dxa"/>
            <w:shd w:val="clear" w:color="auto" w:fill="auto"/>
          </w:tcPr>
          <w:p w14:paraId="74D02F2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560" w:type="dxa"/>
            <w:shd w:val="clear" w:color="auto" w:fill="auto"/>
          </w:tcPr>
          <w:p w14:paraId="71ACD41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E04CD" w:rsidRPr="00C25669" w14:paraId="684EF6DA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01E8DF0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DC1489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B0BA1E7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E04CD" w:rsidRPr="00C25669" w14:paraId="701BBD69" w14:textId="77777777" w:rsidTr="00735813">
        <w:trPr>
          <w:trHeight w:val="25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386104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CF7882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F2E591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16DC8F3D" w14:textId="77777777" w:rsidTr="00735813">
        <w:trPr>
          <w:trHeight w:val="153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3E55F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397593AB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EAEC8F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261386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For Test 1-1 and 1-2: </w:t>
            </w:r>
          </w:p>
          <w:p w14:paraId="26BE6F2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SimSun" w:hAnsi="Arial"/>
                <w:sz w:val="18"/>
                <w:szCs w:val="18"/>
              </w:rPr>
              <w:br/>
              <w:t>7 for CSI-RS resource 2 and 4</w:t>
            </w:r>
          </w:p>
          <w:p w14:paraId="72BB4F42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</w:p>
        </w:tc>
      </w:tr>
      <w:tr w:rsidR="00EE04CD" w:rsidRPr="00C25669" w14:paraId="04D3C046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66FDF2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CD13D7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22F53E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Slots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B2605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0226D60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82 for CSI-RS resource 1 and 2</w:t>
            </w:r>
          </w:p>
          <w:p w14:paraId="26ED9E04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  <w:r w:rsidRPr="00C25669">
              <w:rPr>
                <w:rFonts w:eastAsia="SimSun"/>
                <w:szCs w:val="18"/>
              </w:rPr>
              <w:t>83 for CSI-RS resource 3 and 4</w:t>
            </w:r>
          </w:p>
        </w:tc>
      </w:tr>
      <w:tr w:rsidR="00EE04CD" w:rsidRPr="00C25669" w:rsidDel="003A6904" w14:paraId="2A96B956" w14:textId="77777777" w:rsidTr="00735813">
        <w:trPr>
          <w:trHeight w:val="509"/>
          <w:jc w:val="center"/>
        </w:trPr>
        <w:tc>
          <w:tcPr>
            <w:tcW w:w="2447" w:type="dxa"/>
            <w:shd w:val="clear" w:color="auto" w:fill="auto"/>
            <w:vAlign w:val="center"/>
          </w:tcPr>
          <w:p w14:paraId="4A83E61E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436" w:type="dxa"/>
            <w:shd w:val="clear" w:color="auto" w:fill="auto"/>
          </w:tcPr>
          <w:p w14:paraId="411FD89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107" w:type="dxa"/>
            <w:shd w:val="clear" w:color="auto" w:fill="auto"/>
          </w:tcPr>
          <w:p w14:paraId="7DC46AC5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14:paraId="734112EE" w14:textId="77777777" w:rsidR="00EE04CD" w:rsidRPr="00C25669" w:rsidRDefault="00EE04CD" w:rsidP="00735813">
            <w:pPr>
              <w:keepNext/>
              <w:keepLines/>
              <w:spacing w:after="0"/>
              <w:rPr>
                <w:rFonts w:eastAsia="SimSun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1-4 and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2-3</w:t>
            </w:r>
          </w:p>
          <w:p w14:paraId="22802EF9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1/AL8 for other tests</w:t>
            </w:r>
          </w:p>
        </w:tc>
      </w:tr>
      <w:tr w:rsidR="00EE04CD" w:rsidRPr="00C25669" w14:paraId="35FACDC7" w14:textId="77777777" w:rsidTr="00735813">
        <w:trPr>
          <w:trHeight w:val="26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50D8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F8FAD6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5FC13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28D68C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E04CD" w:rsidRPr="00C25669" w14:paraId="0EF1E3A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1B5197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B9DEF3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4EE47C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444656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E04CD" w:rsidRPr="00C25669" w14:paraId="7008CFD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0B8287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3F5DF3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80DD1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AE268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6846BD91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1AAAB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3135A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871F04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61B81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 as defined in A.3.2.2</w:t>
            </w:r>
          </w:p>
        </w:tc>
      </w:tr>
      <w:tr w:rsidR="00EE04CD" w:rsidRPr="00C25669" w14:paraId="5B1B423E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CE3435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59BF8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B9A90F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3B8FE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2E3E0B4A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FC93AE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5E5D6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D56A53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00DD8A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E04CD" w:rsidRPr="00C25669" w14:paraId="79073A80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43D05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D9C01B4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4FA326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D6C755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  <w:r w:rsidRPr="00C25669">
              <w:rPr>
                <w:rFonts w:ascii="Arial" w:eastAsia="SimSun" w:hAnsi="Arial"/>
                <w:sz w:val="18"/>
              </w:rPr>
              <w:t xml:space="preserve"> for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eastAsia="SimSun" w:hAnsi="Arial"/>
                <w:sz w:val="18"/>
              </w:rPr>
              <w:t xml:space="preserve"> 1-1,</w:t>
            </w:r>
          </w:p>
          <w:p w14:paraId="04DEF91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EE04CD" w:rsidRPr="00C25669" w14:paraId="1C4A97B7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55C3B7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E61D4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1629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F4B9AC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Test 2-1: Type 1 with start RB = 30,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427EFA0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 xml:space="preserve">Type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EE04CD" w:rsidRPr="00C25669" w14:paraId="6BCDB6BF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4AB11A8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1D1537D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67CCD2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D857B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2-1: N/A</w:t>
            </w:r>
          </w:p>
          <w:p w14:paraId="42A9166A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EE04CD" w:rsidRPr="00C25669" w14:paraId="749AAA0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DE8C03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7522B72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FD91D5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747B2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E04CD" w:rsidRPr="00C25669" w14:paraId="5E948A0B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C7A06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046A7B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19C071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9C8FCB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E04CD" w:rsidRPr="00C25669" w14:paraId="33DEB996" w14:textId="77777777" w:rsidTr="00735813">
        <w:trPr>
          <w:trHeight w:val="25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0380A85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9C7752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3E69862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070D66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E04CD" w:rsidRPr="00C25669" w14:paraId="40E27A2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02828CEF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5654D5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A54FC5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96272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584BE453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B75EC82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05FF211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7A5AF2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A3E04D3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EE04CD" w:rsidRPr="00C25669" w14:paraId="7D78D51F" w14:textId="77777777" w:rsidTr="00735813">
        <w:trPr>
          <w:trHeight w:val="1527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1D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2B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3F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Test 1-1, 1-3,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SimSun" w:hAnsi="Arial"/>
                <w:sz w:val="18"/>
              </w:rPr>
              <w:t>2-4</w:t>
            </w:r>
          </w:p>
          <w:p w14:paraId="0EBB605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 for Test 2-1, 2-3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456BF0DA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1-2</w:t>
            </w:r>
          </w:p>
          <w:p w14:paraId="42C328E1" w14:textId="77777777" w:rsidR="00EE04CD" w:rsidRP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EE04CD">
              <w:rPr>
                <w:rFonts w:ascii="Arial" w:eastAsia="SimSun" w:hAnsi="Arial"/>
                <w:sz w:val="18"/>
                <w:highlight w:val="yellow"/>
                <w:lang w:eastAsia="zh-CN"/>
              </w:rPr>
              <w:t>TDB for Test 4-1</w:t>
            </w:r>
          </w:p>
          <w:p w14:paraId="5903AFB7" w14:textId="53ED32F2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E04CD">
              <w:rPr>
                <w:rFonts w:ascii="Arial" w:eastAsia="SimSun" w:hAnsi="Arial"/>
                <w:sz w:val="18"/>
                <w:highlight w:val="yellow"/>
                <w:lang w:eastAsia="zh-CN"/>
              </w:rPr>
              <w:t>TDB for Test 5-1</w:t>
            </w:r>
          </w:p>
        </w:tc>
      </w:tr>
      <w:tr w:rsidR="00EE04CD" w:rsidRPr="00C25669" w14:paraId="1C0B6FC3" w14:textId="77777777" w:rsidTr="00735813">
        <w:trPr>
          <w:trHeight w:val="86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F7B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8E8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BE9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5EE78AC9" w14:textId="73C426D8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2FB061B4" w14:textId="796D0ACF" w:rsidR="0003727C" w:rsidRPr="00C25669" w:rsidRDefault="0003727C" w:rsidP="0003727C">
      <w:pPr>
        <w:pStyle w:val="TH"/>
      </w:pPr>
      <w:r w:rsidRPr="00C25669">
        <w:lastRenderedPageBreak/>
        <w:t>Table 7.2.2.2</w:t>
      </w:r>
      <w:r w:rsidRPr="00C25669">
        <w:rPr>
          <w:lang w:eastAsia="zh-CN"/>
        </w:rPr>
        <w:t>.1</w:t>
      </w:r>
      <w:r w:rsidRPr="00C25669">
        <w:t>-3: Minimum performance for Rank 1 (FRC)</w:t>
      </w:r>
      <w:r>
        <w:t xml:space="preserve"> </w:t>
      </w:r>
      <w:r w:rsidRPr="0003727C">
        <w:rPr>
          <w:highlight w:val="yellow"/>
        </w:rPr>
        <w:t>in FR2-1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7"/>
        <w:gridCol w:w="1038"/>
        <w:gridCol w:w="1502"/>
        <w:gridCol w:w="1107"/>
        <w:gridCol w:w="1132"/>
        <w:gridCol w:w="1078"/>
        <w:gridCol w:w="1300"/>
        <w:gridCol w:w="1119"/>
        <w:gridCol w:w="736"/>
      </w:tblGrid>
      <w:tr w:rsidR="0003727C" w:rsidRPr="00C25669" w14:paraId="75954009" w14:textId="77777777" w:rsidTr="00982A5A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1CA10B5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693DA18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7C69F74D" w14:textId="77777777" w:rsidR="0003727C" w:rsidRPr="00C25669" w:rsidRDefault="0003727C" w:rsidP="00735813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0841479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Modulation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B639CF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60" w:type="pct"/>
            <w:vMerge w:val="restart"/>
            <w:shd w:val="clear" w:color="auto" w:fill="FFFFFF"/>
            <w:vAlign w:val="center"/>
          </w:tcPr>
          <w:p w14:paraId="4789329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75662DD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6BFA1F7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727C" w:rsidRPr="00C25669" w14:paraId="4EB6190A" w14:textId="77777777" w:rsidTr="00982A5A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79C6A19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5430FAB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760FEE03" w14:textId="77777777" w:rsidR="0003727C" w:rsidRPr="00C25669" w:rsidRDefault="0003727C" w:rsidP="00735813">
            <w:pPr>
              <w:pStyle w:val="TAC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5C2AE29F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  <w:vAlign w:val="center"/>
          </w:tcPr>
          <w:p w14:paraId="7444DF9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0" w:type="pct"/>
            <w:vMerge/>
            <w:shd w:val="clear" w:color="auto" w:fill="FFFFFF"/>
            <w:vAlign w:val="center"/>
          </w:tcPr>
          <w:p w14:paraId="1142073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2D1C53F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32CD723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EA4434A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03727C" w:rsidRPr="00C25669" w14:paraId="1572760C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AEB867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891C03E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.5-1.1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0A88FBE5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4342CE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0AC446F" w14:textId="0BD53E61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.120-1</w:t>
            </w:r>
            <w:r w:rsidRPr="00982A5A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A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BCA22F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64ACA3B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E10931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CE7D8B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</w:p>
        </w:tc>
      </w:tr>
      <w:tr w:rsidR="0003727C" w:rsidRPr="00C25669" w14:paraId="5720CC1D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6327646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1-</w:t>
            </w:r>
            <w:r w:rsidRPr="00C25669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944A10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.5-2.1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58E29E46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8DED2B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745ECC0" w14:textId="7BBE05EA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09865C9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71856FF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724329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2B4A4BE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</w:tr>
      <w:tr w:rsidR="0003727C" w:rsidRPr="00C25669" w14:paraId="37E2A34A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0434C2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0CC4E6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.5-3.1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8E98D87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E75D6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0F6AE01" w14:textId="4A0B2DEA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27E2CB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D852AF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XPL Med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8CEF79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6FD20DE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</w:p>
        </w:tc>
      </w:tr>
      <w:tr w:rsidR="0003727C" w:rsidRPr="00C25669" w14:paraId="4E38C440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0C9F220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1-4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4FE93FB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lang w:val="en-US"/>
              </w:rPr>
              <w:t>.5-</w:t>
            </w:r>
            <w:r>
              <w:rPr>
                <w:rFonts w:ascii="Arial" w:hAnsi="Arial"/>
                <w:sz w:val="18"/>
                <w:lang w:val="en-US" w:eastAsia="zh-CN"/>
              </w:rPr>
              <w:t>10</w:t>
            </w:r>
            <w:r>
              <w:rPr>
                <w:rFonts w:ascii="Arial" w:eastAsia="SimSun" w:hAnsi="Arial"/>
                <w:sz w:val="18"/>
                <w:lang w:val="en-US"/>
              </w:rPr>
              <w:t>.1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23DE270" w14:textId="77777777" w:rsidR="0003727C" w:rsidRPr="00C25669" w:rsidRDefault="0003727C" w:rsidP="00735813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50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B24BACD" w14:textId="77777777" w:rsidR="0003727C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256QAM</w:t>
            </w:r>
          </w:p>
          <w:p w14:paraId="2B1F3BB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0.67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841BA62" w14:textId="0E9E4A04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-1</w:t>
            </w:r>
            <w:r w:rsidRPr="00982A5A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3C982D9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TDLD30-75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3519306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2639F2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2DCDDE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20.2</w:t>
            </w:r>
          </w:p>
        </w:tc>
      </w:tr>
    </w:tbl>
    <w:p w14:paraId="72CD97F9" w14:textId="77777777" w:rsidR="0003727C" w:rsidRPr="00C25669" w:rsidRDefault="0003727C" w:rsidP="0003727C">
      <w:pPr>
        <w:rPr>
          <w:rFonts w:eastAsia="SimSun"/>
        </w:rPr>
      </w:pPr>
    </w:p>
    <w:p w14:paraId="544C2BA9" w14:textId="5F0AE120" w:rsidR="0003727C" w:rsidRPr="00C25669" w:rsidRDefault="0003727C" w:rsidP="0003727C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-4: Minimum performance for Rank 2 (FRC)</w:t>
      </w:r>
      <w:r>
        <w:t xml:space="preserve"> </w:t>
      </w:r>
      <w:r w:rsidRPr="0003727C">
        <w:rPr>
          <w:highlight w:val="yellow"/>
        </w:rPr>
        <w:t>in FR2-1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9"/>
        <w:gridCol w:w="1165"/>
        <w:gridCol w:w="1365"/>
        <w:gridCol w:w="1086"/>
        <w:gridCol w:w="994"/>
        <w:gridCol w:w="1119"/>
        <w:gridCol w:w="1259"/>
        <w:gridCol w:w="1086"/>
        <w:gridCol w:w="946"/>
      </w:tblGrid>
      <w:tr w:rsidR="00982A5A" w:rsidRPr="00C25669" w14:paraId="462B97A5" w14:textId="77777777" w:rsidTr="00982A5A">
        <w:trPr>
          <w:trHeight w:val="379"/>
          <w:jc w:val="center"/>
        </w:trPr>
        <w:tc>
          <w:tcPr>
            <w:tcW w:w="316" w:type="pct"/>
            <w:vMerge w:val="restart"/>
            <w:shd w:val="clear" w:color="auto" w:fill="FFFFFF"/>
            <w:vAlign w:val="center"/>
          </w:tcPr>
          <w:p w14:paraId="0933C42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21F8797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545787CA" w14:textId="77777777" w:rsidR="0003727C" w:rsidRPr="00C25669" w:rsidRDefault="0003727C" w:rsidP="00735813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64" w:type="pct"/>
            <w:vMerge w:val="restart"/>
            <w:shd w:val="clear" w:color="auto" w:fill="FFFFFF"/>
            <w:vAlign w:val="center"/>
          </w:tcPr>
          <w:p w14:paraId="3D0142E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Modulation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746F53D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81" w:type="pct"/>
            <w:vMerge w:val="restart"/>
            <w:shd w:val="clear" w:color="auto" w:fill="FFFFFF"/>
            <w:vAlign w:val="center"/>
          </w:tcPr>
          <w:p w14:paraId="6DEFDEA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63DA99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6" w:type="pct"/>
            <w:gridSpan w:val="2"/>
            <w:shd w:val="clear" w:color="auto" w:fill="FFFFFF"/>
            <w:vAlign w:val="center"/>
          </w:tcPr>
          <w:p w14:paraId="269F3E7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C25669" w14:paraId="3E806B78" w14:textId="77777777" w:rsidTr="00982A5A">
        <w:trPr>
          <w:trHeight w:val="379"/>
          <w:jc w:val="center"/>
        </w:trPr>
        <w:tc>
          <w:tcPr>
            <w:tcW w:w="316" w:type="pct"/>
            <w:vMerge/>
            <w:shd w:val="clear" w:color="auto" w:fill="FFFFFF"/>
            <w:vAlign w:val="center"/>
          </w:tcPr>
          <w:p w14:paraId="116574E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7C4375B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43081AF1" w14:textId="77777777" w:rsidR="0003727C" w:rsidRPr="00C25669" w:rsidRDefault="0003727C" w:rsidP="00735813">
            <w:pPr>
              <w:pStyle w:val="TAC"/>
            </w:pPr>
          </w:p>
        </w:tc>
        <w:tc>
          <w:tcPr>
            <w:tcW w:w="564" w:type="pct"/>
            <w:vMerge/>
            <w:shd w:val="clear" w:color="auto" w:fill="FFFFFF"/>
            <w:vAlign w:val="center"/>
          </w:tcPr>
          <w:p w14:paraId="28FE563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403E141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vMerge/>
            <w:shd w:val="clear" w:color="auto" w:fill="FFFFFF"/>
            <w:vAlign w:val="center"/>
          </w:tcPr>
          <w:p w14:paraId="28963C6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69736A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121836E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45FE0E89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C25669" w14:paraId="2AFF1AD4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A7C24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1D5A01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.5-4.1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B6AB0CD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70D6F49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972E996" w14:textId="49BB76B7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877DD7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977B3A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0343249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D79F6D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4.1</w:t>
            </w:r>
          </w:p>
        </w:tc>
      </w:tr>
      <w:tr w:rsidR="00982A5A" w:rsidRPr="00C25669" w14:paraId="787FF41D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17B4FB8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C25669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521381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.5-2.2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7194FC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E6D5E1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4BF6A55" w14:textId="1A6547D1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E5EE76A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9E0B19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C0AA14A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EDA51C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14.4</w:t>
            </w:r>
          </w:p>
        </w:tc>
      </w:tr>
      <w:tr w:rsidR="00982A5A" w:rsidRPr="00C25669" w14:paraId="2AF569A1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C4FEE9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3740C9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.5-5.2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138519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50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5E5E92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02F15B4" w14:textId="7BE46449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960504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EF40B2E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35DE11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3901EA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14.0</w:t>
            </w:r>
          </w:p>
        </w:tc>
      </w:tr>
      <w:tr w:rsidR="00982A5A" w:rsidRPr="00C25669" w14:paraId="00E6A2F0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3E2015C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05ADEE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.5-2.3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926B590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200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4D10272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FBA2AAD" w14:textId="7CE9C9AF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4041B3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C9419D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8AF39C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25491CE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14.2</w:t>
            </w:r>
          </w:p>
        </w:tc>
      </w:tr>
      <w:tr w:rsidR="00982A5A" w:rsidRPr="00C25669" w14:paraId="48C2307E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B057C9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C88CD6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.4-1.1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73C97A8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50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60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93092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5D3A5E4" w14:textId="6C36683F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.60-1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38FEB8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34C6442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4AED7E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29D549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14.3</w:t>
            </w:r>
          </w:p>
        </w:tc>
      </w:tr>
      <w:tr w:rsidR="00982A5A" w:rsidRPr="00C25669" w14:paraId="5F603738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CCB283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8D39D8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.5-6.1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94F1710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A34A48B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0993944" w14:textId="7CEDC22C" w:rsidR="0003727C" w:rsidRPr="00982A5A" w:rsidDel="002E2D2E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</w:t>
            </w:r>
            <w:r w:rsidRPr="00982A5A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136DE90" w14:textId="77777777" w:rsidR="0003727C" w:rsidRPr="00C25669" w:rsidDel="00AF683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10513B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D1AE9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0924AF2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18.6</w:t>
            </w:r>
          </w:p>
        </w:tc>
      </w:tr>
    </w:tbl>
    <w:p w14:paraId="09334733" w14:textId="77777777" w:rsidR="0003727C" w:rsidRPr="00C25669" w:rsidRDefault="0003727C" w:rsidP="0003727C">
      <w:pPr>
        <w:rPr>
          <w:rFonts w:eastAsia="SimSun"/>
          <w:lang w:eastAsia="zh-CN"/>
        </w:rPr>
      </w:pPr>
    </w:p>
    <w:p w14:paraId="0F3F1991" w14:textId="1975F552" w:rsidR="0003727C" w:rsidRPr="00C25669" w:rsidRDefault="0003727C" w:rsidP="0003727C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</w:t>
      </w:r>
      <w:r w:rsidRPr="00C25669">
        <w:rPr>
          <w:rFonts w:hint="eastAsia"/>
          <w:lang w:eastAsia="zh-CN"/>
        </w:rPr>
        <w:t>5</w:t>
      </w:r>
      <w:r w:rsidRPr="00C25669">
        <w:t>: Minimum performance for Rank 2 (FRC) for Enhanced Receiver</w:t>
      </w:r>
      <w:r w:rsidRPr="00C25669">
        <w:rPr>
          <w:rFonts w:hint="eastAsia"/>
          <w:lang w:eastAsia="zh-CN"/>
        </w:rPr>
        <w:t xml:space="preserve"> Type 1</w:t>
      </w:r>
      <w:r>
        <w:rPr>
          <w:lang w:eastAsia="zh-CN"/>
        </w:rPr>
        <w:t xml:space="preserve"> </w:t>
      </w:r>
      <w:r w:rsidRPr="0003727C">
        <w:rPr>
          <w:highlight w:val="yellow"/>
        </w:rPr>
        <w:t>in FR2-1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237"/>
        <w:gridCol w:w="1138"/>
        <w:gridCol w:w="1176"/>
        <w:gridCol w:w="1020"/>
        <w:gridCol w:w="1073"/>
        <w:gridCol w:w="1365"/>
        <w:gridCol w:w="1175"/>
        <w:gridCol w:w="770"/>
      </w:tblGrid>
      <w:tr w:rsidR="00982A5A" w:rsidRPr="00C25669" w14:paraId="43F99C8A" w14:textId="77777777" w:rsidTr="00982A5A">
        <w:trPr>
          <w:trHeight w:val="236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47F5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5A76F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3913" w14:textId="77777777" w:rsidR="0003727C" w:rsidRPr="00C25669" w:rsidRDefault="0003727C" w:rsidP="00735813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B6006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Modulation and code rate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FA304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DAC51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86D6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ACBD0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C25669" w14:paraId="1AF5A6D1" w14:textId="77777777" w:rsidTr="00982A5A">
        <w:trPr>
          <w:trHeight w:val="236"/>
          <w:jc w:val="center"/>
        </w:trPr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739E4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4BEE9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CDDBE" w14:textId="77777777" w:rsidR="0003727C" w:rsidRPr="00C25669" w:rsidRDefault="0003727C" w:rsidP="00735813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3877B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16222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E9423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5B7C4" w14:textId="77777777" w:rsidR="0003727C" w:rsidRPr="00C25669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A4C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8760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C25669" w14:paraId="7231903D" w14:textId="77777777" w:rsidTr="00982A5A">
        <w:trPr>
          <w:trHeight w:val="119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6E7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3-1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31967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.5-5.1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26645" w14:textId="77777777" w:rsidR="0003727C" w:rsidRPr="00C25669" w:rsidRDefault="0003727C" w:rsidP="00735813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A6DCF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38B13" w14:textId="0A6D1B98" w:rsidR="0003727C" w:rsidRPr="00982A5A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FR2</w:t>
            </w:r>
            <w:r w:rsidR="00982A5A"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-1</w:t>
            </w: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.120-2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B0875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03EF3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Med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BF74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B04B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19.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</w:tr>
    </w:tbl>
    <w:p w14:paraId="471326E7" w14:textId="77777777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22031193" w14:textId="77777777" w:rsidR="00EE04CD" w:rsidRDefault="00EE04CD" w:rsidP="0033539A">
      <w:pPr>
        <w:rPr>
          <w:highlight w:val="yellow"/>
        </w:rPr>
      </w:pPr>
    </w:p>
    <w:p w14:paraId="5A435F90" w14:textId="629594A4" w:rsidR="0003727C" w:rsidRPr="00DB5695" w:rsidRDefault="0003727C" w:rsidP="0003727C">
      <w:pPr>
        <w:pStyle w:val="TH"/>
        <w:rPr>
          <w:highlight w:val="yellow"/>
        </w:rPr>
      </w:pPr>
      <w:r w:rsidRPr="00DB5695">
        <w:rPr>
          <w:highlight w:val="yellow"/>
        </w:rPr>
        <w:lastRenderedPageBreak/>
        <w:t>Table 7.2.2.2</w:t>
      </w:r>
      <w:r w:rsidRPr="00DB5695">
        <w:rPr>
          <w:highlight w:val="yellow"/>
          <w:lang w:eastAsia="zh-CN"/>
        </w:rPr>
        <w:t>.1</w:t>
      </w:r>
      <w:r w:rsidRPr="00DB5695">
        <w:rPr>
          <w:highlight w:val="yellow"/>
        </w:rPr>
        <w:t>-6: Minimum performance for Rank 1 (FRC) in FR2-2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6"/>
        <w:gridCol w:w="1038"/>
        <w:gridCol w:w="1502"/>
        <w:gridCol w:w="1107"/>
        <w:gridCol w:w="1005"/>
        <w:gridCol w:w="1206"/>
        <w:gridCol w:w="1300"/>
        <w:gridCol w:w="1119"/>
        <w:gridCol w:w="736"/>
      </w:tblGrid>
      <w:tr w:rsidR="0003727C" w:rsidRPr="00DB5695" w14:paraId="5F7D42BE" w14:textId="77777777" w:rsidTr="00735813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65B60D06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141E86BC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Reference</w:t>
            </w:r>
            <w:r w:rsidRPr="00DB5695">
              <w:rPr>
                <w:rFonts w:ascii="Arial" w:eastAsia="SimSun" w:hAnsi="Arial" w:hint="eastAsia"/>
                <w:b/>
                <w:sz w:val="18"/>
                <w:highlight w:val="yellow"/>
                <w:lang w:eastAsia="zh-CN"/>
              </w:rPr>
              <w:t xml:space="preserve"> </w:t>
            </w: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72238ED2" w14:textId="77777777" w:rsidR="0003727C" w:rsidRPr="00DB5695" w:rsidRDefault="0003727C" w:rsidP="00735813">
            <w:pPr>
              <w:pStyle w:val="TAH"/>
              <w:rPr>
                <w:highlight w:val="yellow"/>
                <w:lang w:eastAsia="zh-CN"/>
              </w:rPr>
            </w:pPr>
            <w:r w:rsidRPr="00DB5695">
              <w:rPr>
                <w:highlight w:val="yellow"/>
              </w:rPr>
              <w:t>Bandwidth</w:t>
            </w:r>
            <w:r w:rsidRPr="00DB5695">
              <w:rPr>
                <w:rFonts w:hint="eastAsia"/>
                <w:highlight w:val="yellow"/>
                <w:lang w:eastAsia="zh-CN"/>
              </w:rPr>
              <w:t xml:space="preserve"> (MHz) </w:t>
            </w:r>
            <w:r w:rsidRPr="00DB5695">
              <w:rPr>
                <w:highlight w:val="yellow"/>
              </w:rPr>
              <w:t>/</w:t>
            </w:r>
            <w:r w:rsidRPr="00DB5695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DB5695">
              <w:rPr>
                <w:highlight w:val="yellow"/>
              </w:rPr>
              <w:t>Subcarrier spacing</w:t>
            </w:r>
            <w:r w:rsidRPr="00DB5695">
              <w:rPr>
                <w:rFonts w:hint="eastAsia"/>
                <w:highlight w:val="yellow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92AF4CA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  <w:lang w:eastAsia="zh-CN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Modulation</w:t>
            </w:r>
            <w:r w:rsidRPr="00DB5695">
              <w:rPr>
                <w:rFonts w:ascii="Arial" w:eastAsia="SimSun" w:hAnsi="Arial" w:hint="eastAsia"/>
                <w:b/>
                <w:sz w:val="18"/>
                <w:highlight w:val="yellow"/>
                <w:lang w:eastAsia="zh-CN"/>
              </w:rPr>
              <w:t xml:space="preserve"> and code rate</w:t>
            </w:r>
          </w:p>
        </w:tc>
        <w:tc>
          <w:tcPr>
            <w:tcW w:w="522" w:type="pct"/>
            <w:vMerge w:val="restart"/>
            <w:shd w:val="clear" w:color="auto" w:fill="FFFFFF"/>
            <w:vAlign w:val="center"/>
          </w:tcPr>
          <w:p w14:paraId="5FFDD5CD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TDD UL-DL pattern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2800134F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25F17E84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3C8F4600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Reference value</w:t>
            </w:r>
          </w:p>
        </w:tc>
      </w:tr>
      <w:tr w:rsidR="0003727C" w:rsidRPr="00DB5695" w14:paraId="303A15EA" w14:textId="77777777" w:rsidTr="00735813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63765D92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4EF08F1E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7DAF4D02" w14:textId="77777777" w:rsidR="0003727C" w:rsidRPr="00DB5695" w:rsidRDefault="0003727C" w:rsidP="00735813">
            <w:pPr>
              <w:pStyle w:val="TAC"/>
              <w:rPr>
                <w:highlight w:val="yellow"/>
              </w:rPr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492A4122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522" w:type="pct"/>
            <w:vMerge/>
            <w:shd w:val="clear" w:color="auto" w:fill="FFFFFF"/>
            <w:vAlign w:val="center"/>
          </w:tcPr>
          <w:p w14:paraId="7511957B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3EA0919C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30FEE650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3DD66055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43A6B7A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>SNR</w:t>
            </w:r>
            <w:r w:rsidRPr="00DB5695">
              <w:rPr>
                <w:rFonts w:ascii="Arial" w:eastAsia="SimSun" w:hAnsi="Arial"/>
                <w:b/>
                <w:sz w:val="18"/>
                <w:highlight w:val="yellow"/>
                <w:vertAlign w:val="subscript"/>
              </w:rPr>
              <w:t>BB</w:t>
            </w:r>
            <w:r w:rsidRPr="00DB5695">
              <w:rPr>
                <w:rFonts w:ascii="Arial" w:eastAsia="SimSun" w:hAnsi="Arial"/>
                <w:b/>
                <w:sz w:val="18"/>
                <w:highlight w:val="yellow"/>
              </w:rPr>
              <w:t xml:space="preserve"> (dB)</w:t>
            </w:r>
          </w:p>
        </w:tc>
      </w:tr>
      <w:tr w:rsidR="0003727C" w:rsidRPr="00DB5695" w14:paraId="4D422C06" w14:textId="77777777" w:rsidTr="00735813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F678FBE" w14:textId="4B449D41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4-1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03024EC8" w14:textId="3EBBEA79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0A951192" w14:textId="77777777" w:rsidR="0003727C" w:rsidRPr="00DB5695" w:rsidRDefault="0003727C" w:rsidP="00735813">
            <w:pPr>
              <w:pStyle w:val="TAC"/>
              <w:rPr>
                <w:highlight w:val="yellow"/>
                <w:lang w:val="en-US" w:eastAsia="zh-CN"/>
              </w:rPr>
            </w:pPr>
            <w:r w:rsidRPr="00DB5695">
              <w:rPr>
                <w:highlight w:val="yellow"/>
                <w:lang w:val="en-US"/>
              </w:rPr>
              <w:t>100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/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3CFC963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QPSK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, 0.30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56DA00B" w14:textId="75D88B0D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79A17C5A" w14:textId="78F086A0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32C93A6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0292EC8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6F48293" w14:textId="2DB30AAE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03727C" w:rsidRPr="00DB5695" w14:paraId="6D570722" w14:textId="77777777" w:rsidTr="00735813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7E9FCE39" w14:textId="2FB93CFF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4-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3B75E10" w14:textId="21CA6EFB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3CA0614E" w14:textId="77777777" w:rsidR="0003727C" w:rsidRPr="00DB5695" w:rsidRDefault="0003727C" w:rsidP="00735813">
            <w:pPr>
              <w:pStyle w:val="TAC"/>
              <w:rPr>
                <w:highlight w:val="yellow"/>
                <w:lang w:val="en-US" w:eastAsia="zh-CN"/>
              </w:rPr>
            </w:pPr>
            <w:r w:rsidRPr="00DB5695">
              <w:rPr>
                <w:highlight w:val="yellow"/>
                <w:lang w:val="en-US"/>
              </w:rPr>
              <w:t>100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/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FC1D0D7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16QAM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, 0.48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7975AA55" w14:textId="67C58D89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214842D" w14:textId="1DBAC95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581F9195" w14:textId="77777777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E20D5CC" w14:textId="7CFCD4D8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5CB6D6B0" w14:textId="7206F7C0" w:rsidR="0003727C" w:rsidRPr="00DB5695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03727C" w:rsidRPr="00DB5695" w14:paraId="144D7CD4" w14:textId="77777777" w:rsidTr="00735813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EB9A474" w14:textId="0C91BF79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4-3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2E6CEC7" w14:textId="06223D24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1B97A3ED" w14:textId="77777777" w:rsidR="0003727C" w:rsidRPr="00DB5695" w:rsidRDefault="0003727C" w:rsidP="0003727C">
            <w:pPr>
              <w:pStyle w:val="TAC"/>
              <w:rPr>
                <w:highlight w:val="yellow"/>
                <w:lang w:val="en-US" w:eastAsia="zh-CN"/>
              </w:rPr>
            </w:pPr>
            <w:r w:rsidRPr="00DB5695">
              <w:rPr>
                <w:highlight w:val="yellow"/>
                <w:lang w:val="en-US"/>
              </w:rPr>
              <w:t>100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/</w:t>
            </w:r>
            <w:r w:rsidRPr="00DB5695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B5695">
              <w:rPr>
                <w:highlight w:val="yellow"/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37889D9" w14:textId="18BE405C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64QAM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, 0.4</w:t>
            </w:r>
            <w:r w:rsidR="00486D18"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3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624D1FFF" w14:textId="5983101C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43D1757E" w14:textId="35A49C8C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55954647" w14:textId="1EC2E963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5AB5F406" w14:textId="77777777" w:rsidR="0003727C" w:rsidRPr="00DB5695" w:rsidRDefault="0003727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115F690B" w14:textId="445B7089" w:rsidR="0003727C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486D18" w:rsidRPr="00DB5695" w14:paraId="09463553" w14:textId="77777777" w:rsidTr="00735813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72ED3B95" w14:textId="1A02F692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4-</w:t>
            </w:r>
            <w:r w:rsidR="0080439C"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4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1213B5C6" w14:textId="6954AB6F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19311D1C" w14:textId="4D699B90" w:rsidR="00486D18" w:rsidRPr="00DB5695" w:rsidRDefault="00486D18" w:rsidP="0003727C">
            <w:pPr>
              <w:pStyle w:val="TAC"/>
              <w:rPr>
                <w:rFonts w:eastAsia="SimSun"/>
                <w:highlight w:val="yellow"/>
                <w:lang w:val="en-US" w:eastAsia="zh-CN"/>
              </w:rPr>
            </w:pPr>
            <w:r w:rsidRPr="00DB5695">
              <w:rPr>
                <w:rFonts w:eastAsia="SimSun"/>
                <w:highlight w:val="yellow"/>
                <w:lang w:val="en-US" w:eastAsia="zh-CN"/>
              </w:rPr>
              <w:t>400 / 480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C368D26" w14:textId="797E591A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QPSK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, 0.30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3D19358" w14:textId="5BC1D70B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A0E54B6" w14:textId="1361EECE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52D4975E" w14:textId="0E6F1B7F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0BFD567" w14:textId="2AC10FEB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1A6AAB9C" w14:textId="137EAB5D" w:rsidR="00486D18" w:rsidRPr="00DB5695" w:rsidRDefault="00486D18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80439C" w:rsidRPr="00C25669" w14:paraId="78743630" w14:textId="77777777" w:rsidTr="00735813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05ED55C" w14:textId="7D139898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[4-5]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12C0010" w14:textId="55FEF776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00B5741" w14:textId="72A44580" w:rsidR="0080439C" w:rsidRPr="00DB5695" w:rsidRDefault="0080439C" w:rsidP="0003727C">
            <w:pPr>
              <w:pStyle w:val="TAC"/>
              <w:rPr>
                <w:rFonts w:eastAsia="SimSun"/>
                <w:highlight w:val="yellow"/>
                <w:lang w:val="en-US" w:eastAsia="zh-CN"/>
              </w:rPr>
            </w:pPr>
            <w:r w:rsidRPr="00DB5695">
              <w:rPr>
                <w:rFonts w:eastAsia="SimSun"/>
                <w:highlight w:val="yellow"/>
                <w:lang w:val="en-US" w:eastAsia="zh-CN"/>
              </w:rPr>
              <w:t>[</w:t>
            </w:r>
            <w:r w:rsidRPr="00DB5695">
              <w:rPr>
                <w:rFonts w:eastAsia="SimSun" w:hint="eastAsia"/>
                <w:highlight w:val="yellow"/>
                <w:lang w:val="en-US" w:eastAsia="zh-CN"/>
              </w:rPr>
              <w:t>50 / 120</w:t>
            </w:r>
            <w:r w:rsidRPr="00DB5695">
              <w:rPr>
                <w:rFonts w:eastAsia="SimSun"/>
                <w:highlight w:val="yellow"/>
                <w:lang w:val="en-US" w:eastAsia="zh-CN"/>
              </w:rPr>
              <w:t>]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83C755F" w14:textId="77777777" w:rsidR="0080439C" w:rsidRPr="00DB5695" w:rsidRDefault="0080439C" w:rsidP="008043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[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6</w:t>
            </w: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4</w:t>
            </w: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QAM</w:t>
            </w:r>
          </w:p>
          <w:p w14:paraId="0E1F32C1" w14:textId="026F8DFD" w:rsidR="0080439C" w:rsidRPr="00DB5695" w:rsidRDefault="0080439C" w:rsidP="008043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0.</w:t>
            </w: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56]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5DEADD4B" w14:textId="2BA20CE5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16387584" w14:textId="134AAFB1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0F0118AE" w14:textId="6B846E01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81C88E1" w14:textId="25A2755D" w:rsidR="0080439C" w:rsidRPr="00DB5695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9BBE606" w14:textId="1E268A6C" w:rsidR="0080439C" w:rsidRDefault="0080439C" w:rsidP="000372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B5695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</w:tbl>
    <w:p w14:paraId="46D32399" w14:textId="7BB102F4" w:rsidR="00EE04CD" w:rsidRDefault="00EE04CD" w:rsidP="0033539A">
      <w:pPr>
        <w:rPr>
          <w:highlight w:val="yellow"/>
        </w:rPr>
      </w:pPr>
    </w:p>
    <w:p w14:paraId="218497E8" w14:textId="7BC70984" w:rsidR="00982A5A" w:rsidRPr="00982A5A" w:rsidRDefault="00982A5A" w:rsidP="00982A5A">
      <w:pPr>
        <w:pStyle w:val="TH"/>
        <w:rPr>
          <w:highlight w:val="yellow"/>
        </w:rPr>
      </w:pPr>
      <w:r w:rsidRPr="00982A5A">
        <w:rPr>
          <w:highlight w:val="yellow"/>
        </w:rPr>
        <w:t>Table 7.2.2.2</w:t>
      </w:r>
      <w:r w:rsidRPr="00982A5A">
        <w:rPr>
          <w:highlight w:val="yellow"/>
          <w:lang w:eastAsia="zh-CN"/>
        </w:rPr>
        <w:t>.1</w:t>
      </w:r>
      <w:r w:rsidRPr="00982A5A">
        <w:rPr>
          <w:highlight w:val="yellow"/>
        </w:rPr>
        <w:t>-4: Minimum performance for Rank 2 (FRC) in FR2-2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6"/>
        <w:gridCol w:w="1166"/>
        <w:gridCol w:w="1365"/>
        <w:gridCol w:w="1134"/>
        <w:gridCol w:w="895"/>
        <w:gridCol w:w="1169"/>
        <w:gridCol w:w="1259"/>
        <w:gridCol w:w="1086"/>
        <w:gridCol w:w="949"/>
      </w:tblGrid>
      <w:tr w:rsidR="00982A5A" w:rsidRPr="00982A5A" w14:paraId="326D45CB" w14:textId="77777777" w:rsidTr="00982A5A">
        <w:trPr>
          <w:trHeight w:val="379"/>
          <w:jc w:val="center"/>
        </w:trPr>
        <w:tc>
          <w:tcPr>
            <w:tcW w:w="314" w:type="pct"/>
            <w:vMerge w:val="restart"/>
            <w:shd w:val="clear" w:color="auto" w:fill="FFFFFF"/>
            <w:vAlign w:val="center"/>
          </w:tcPr>
          <w:p w14:paraId="76C47525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69CF12C9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Reference</w:t>
            </w:r>
            <w:r w:rsidRPr="00982A5A">
              <w:rPr>
                <w:rFonts w:ascii="Arial" w:eastAsia="SimSun" w:hAnsi="Arial" w:hint="eastAsia"/>
                <w:b/>
                <w:sz w:val="18"/>
                <w:highlight w:val="yellow"/>
                <w:lang w:eastAsia="zh-CN"/>
              </w:rPr>
              <w:t xml:space="preserve"> </w:t>
            </w: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48109D15" w14:textId="77777777" w:rsidR="00982A5A" w:rsidRPr="00982A5A" w:rsidRDefault="00982A5A" w:rsidP="00735813">
            <w:pPr>
              <w:pStyle w:val="TAH"/>
              <w:rPr>
                <w:highlight w:val="yellow"/>
                <w:lang w:eastAsia="zh-CN"/>
              </w:rPr>
            </w:pPr>
            <w:r w:rsidRPr="00982A5A">
              <w:rPr>
                <w:highlight w:val="yellow"/>
              </w:rPr>
              <w:t>Bandwidth</w:t>
            </w:r>
            <w:r w:rsidRPr="00982A5A">
              <w:rPr>
                <w:rFonts w:hint="eastAsia"/>
                <w:highlight w:val="yellow"/>
                <w:lang w:eastAsia="zh-CN"/>
              </w:rPr>
              <w:t xml:space="preserve"> (MHz) </w:t>
            </w:r>
            <w:r w:rsidRPr="00982A5A">
              <w:rPr>
                <w:highlight w:val="yellow"/>
              </w:rPr>
              <w:t>/</w:t>
            </w:r>
            <w:r w:rsidRPr="00982A5A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982A5A">
              <w:rPr>
                <w:highlight w:val="yellow"/>
              </w:rPr>
              <w:t>Subcarrier spacing</w:t>
            </w:r>
            <w:r w:rsidRPr="00982A5A">
              <w:rPr>
                <w:rFonts w:hint="eastAsia"/>
                <w:highlight w:val="yellow"/>
                <w:lang w:eastAsia="zh-CN"/>
              </w:rPr>
              <w:t xml:space="preserve">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40671654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  <w:lang w:eastAsia="zh-CN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Modulation</w:t>
            </w:r>
            <w:r w:rsidRPr="00982A5A">
              <w:rPr>
                <w:rFonts w:ascii="Arial" w:eastAsia="SimSun" w:hAnsi="Arial" w:hint="eastAsia"/>
                <w:b/>
                <w:sz w:val="18"/>
                <w:highlight w:val="yellow"/>
                <w:lang w:eastAsia="zh-CN"/>
              </w:rPr>
              <w:t xml:space="preserve"> and code rate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14:paraId="4DD07D57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26550DD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13DC1B75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7E1623ED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Reference value</w:t>
            </w:r>
          </w:p>
        </w:tc>
      </w:tr>
      <w:tr w:rsidR="00982A5A" w:rsidRPr="00982A5A" w14:paraId="0F632DC2" w14:textId="77777777" w:rsidTr="00982A5A">
        <w:trPr>
          <w:trHeight w:val="379"/>
          <w:jc w:val="center"/>
        </w:trPr>
        <w:tc>
          <w:tcPr>
            <w:tcW w:w="314" w:type="pct"/>
            <w:vMerge/>
            <w:shd w:val="clear" w:color="auto" w:fill="FFFFFF"/>
            <w:vAlign w:val="center"/>
          </w:tcPr>
          <w:p w14:paraId="251B389E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2057BDE6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611CD261" w14:textId="77777777" w:rsidR="00982A5A" w:rsidRPr="00982A5A" w:rsidRDefault="00982A5A" w:rsidP="00735813">
            <w:pPr>
              <w:pStyle w:val="TAC"/>
              <w:rPr>
                <w:highlight w:val="yellow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29BFCB6D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14:paraId="3DEBD590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B6CBB4C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355A1F1D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5D686078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0849B9A2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</w:rPr>
            </w:pP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>SNR</w:t>
            </w:r>
            <w:r w:rsidRPr="00982A5A">
              <w:rPr>
                <w:rFonts w:ascii="Arial" w:eastAsia="SimSun" w:hAnsi="Arial"/>
                <w:b/>
                <w:sz w:val="18"/>
                <w:highlight w:val="yellow"/>
                <w:vertAlign w:val="subscript"/>
              </w:rPr>
              <w:t>BB</w:t>
            </w:r>
            <w:r w:rsidRPr="00982A5A">
              <w:rPr>
                <w:rFonts w:ascii="Arial" w:eastAsia="SimSun" w:hAnsi="Arial"/>
                <w:b/>
                <w:sz w:val="18"/>
                <w:highlight w:val="yellow"/>
              </w:rPr>
              <w:t xml:space="preserve"> (dB)</w:t>
            </w:r>
          </w:p>
        </w:tc>
      </w:tr>
      <w:tr w:rsidR="00982A5A" w:rsidRPr="00C25669" w14:paraId="3CB93DE4" w14:textId="77777777" w:rsidTr="00982A5A">
        <w:trPr>
          <w:trHeight w:val="191"/>
          <w:jc w:val="center"/>
        </w:trPr>
        <w:tc>
          <w:tcPr>
            <w:tcW w:w="314" w:type="pct"/>
            <w:shd w:val="clear" w:color="auto" w:fill="FFFFFF"/>
            <w:vAlign w:val="center"/>
          </w:tcPr>
          <w:p w14:paraId="6ADF1DE7" w14:textId="2CD2BB0E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5-1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C8B0A20" w14:textId="5E341A43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D1033FB" w14:textId="77777777" w:rsidR="00982A5A" w:rsidRPr="00982A5A" w:rsidRDefault="00982A5A" w:rsidP="00735813">
            <w:pPr>
              <w:pStyle w:val="TAC"/>
              <w:rPr>
                <w:highlight w:val="yellow"/>
                <w:lang w:val="en-US" w:eastAsia="zh-CN"/>
              </w:rPr>
            </w:pPr>
            <w:r w:rsidRPr="00982A5A">
              <w:rPr>
                <w:highlight w:val="yellow"/>
                <w:lang w:val="en-US"/>
              </w:rPr>
              <w:t>100</w:t>
            </w:r>
            <w:r w:rsidRPr="00982A5A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982A5A">
              <w:rPr>
                <w:highlight w:val="yellow"/>
                <w:lang w:val="en-US"/>
              </w:rPr>
              <w:t>/</w:t>
            </w:r>
            <w:r w:rsidRPr="00982A5A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982A5A">
              <w:rPr>
                <w:highlight w:val="yellow"/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1A71388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QPSK</w:t>
            </w:r>
            <w:r w:rsidRPr="00982A5A">
              <w:rPr>
                <w:rFonts w:ascii="Arial" w:eastAsia="SimSun" w:hAnsi="Arial" w:hint="eastAsia"/>
                <w:sz w:val="18"/>
                <w:highlight w:val="yellow"/>
                <w:lang w:val="en-US" w:eastAsia="zh-CN"/>
              </w:rPr>
              <w:t>, 0.30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01A4F8BD" w14:textId="1BEDF20A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0E72435" w14:textId="03E02930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TBD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E64D769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DA8B3A4" w14:textId="77777777" w:rsidR="00982A5A" w:rsidRPr="00982A5A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val="en-US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7C0090A0" w14:textId="68AB82DD" w:rsidR="00982A5A" w:rsidRPr="00C25669" w:rsidRDefault="00982A5A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82A5A">
              <w:rPr>
                <w:rFonts w:ascii="Arial" w:eastAsia="SimSun" w:hAnsi="Arial"/>
                <w:sz w:val="18"/>
                <w:highlight w:val="yellow"/>
                <w:lang w:val="en-US" w:eastAsia="zh-CN"/>
              </w:rPr>
              <w:t>TBD</w:t>
            </w:r>
          </w:p>
        </w:tc>
      </w:tr>
    </w:tbl>
    <w:p w14:paraId="50CB478C" w14:textId="77777777" w:rsidR="00982A5A" w:rsidRDefault="00982A5A" w:rsidP="0033539A">
      <w:pPr>
        <w:rPr>
          <w:highlight w:val="yellow"/>
        </w:rPr>
      </w:pPr>
    </w:p>
    <w:p w14:paraId="5F81EABB" w14:textId="6AC5F19E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A475D3">
        <w:rPr>
          <w:highlight w:val="yellow"/>
        </w:rPr>
        <w:t>2</w:t>
      </w:r>
      <w:r>
        <w:rPr>
          <w:highlight w:val="yellow"/>
        </w:rPr>
        <w:t xml:space="preserve"> ------------------------------------------------------------</w:t>
      </w:r>
    </w:p>
    <w:p w14:paraId="61C50C9E" w14:textId="61621898" w:rsidR="0033539A" w:rsidRDefault="0033539A">
      <w:pPr>
        <w:rPr>
          <w:noProof/>
        </w:rPr>
      </w:pPr>
    </w:p>
    <w:p w14:paraId="65F034BB" w14:textId="33CB29FB" w:rsidR="0033539A" w:rsidRDefault="0033539A" w:rsidP="0033539A">
      <w:r>
        <w:rPr>
          <w:highlight w:val="yellow"/>
        </w:rPr>
        <w:t xml:space="preserve">----------------------------------------------------- Beginning of Change </w:t>
      </w:r>
      <w:r w:rsidR="00A475D3">
        <w:rPr>
          <w:highlight w:val="yellow"/>
        </w:rPr>
        <w:t>3</w:t>
      </w:r>
      <w:r>
        <w:rPr>
          <w:highlight w:val="yellow"/>
        </w:rPr>
        <w:t xml:space="preserve"> ------------------------------------------------------------</w:t>
      </w:r>
    </w:p>
    <w:p w14:paraId="764DED45" w14:textId="77777777" w:rsidR="0033539A" w:rsidRPr="00DB033E" w:rsidRDefault="0033539A" w:rsidP="0033539A">
      <w:pPr>
        <w:pStyle w:val="Heading2"/>
        <w:rPr>
          <w:rFonts w:eastAsiaTheme="minorEastAsia"/>
          <w:lang w:eastAsia="zh-CN"/>
        </w:rPr>
      </w:pPr>
      <w:bookmarkStart w:id="72" w:name="_Toc61121035"/>
      <w:bookmarkStart w:id="73" w:name="_Toc67918221"/>
      <w:bookmarkStart w:id="74" w:name="_Toc76298265"/>
      <w:bookmarkStart w:id="75" w:name="_Toc76572277"/>
      <w:bookmarkStart w:id="76" w:name="_Toc76652144"/>
      <w:bookmarkStart w:id="77" w:name="_Toc76652982"/>
      <w:bookmarkStart w:id="78" w:name="_Toc83742255"/>
      <w:bookmarkStart w:id="79" w:name="_Toc91440745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</w:t>
      </w:r>
      <w:r w:rsidRPr="00DB033E">
        <w:rPr>
          <w:rFonts w:eastAsiaTheme="minorEastAsia" w:hint="eastAsia"/>
          <w:lang w:eastAsia="zh-CN"/>
        </w:rPr>
        <w:tab/>
      </w:r>
      <w:r w:rsidRPr="00DB033E">
        <w:rPr>
          <w:rFonts w:eastAsiaTheme="minorEastAsia"/>
          <w:lang w:eastAsia="zh-CN"/>
        </w:rPr>
        <w:t>PDSCH demodulation requirements for CA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69476B7" w14:textId="77777777" w:rsidR="0033539A" w:rsidRPr="00DB033E" w:rsidRDefault="0033539A" w:rsidP="0033539A">
      <w:pPr>
        <w:rPr>
          <w:rFonts w:eastAsia="SimSun"/>
        </w:rPr>
      </w:pPr>
      <w:r w:rsidRPr="00DB033E">
        <w:rPr>
          <w:rFonts w:eastAsia="SimSun"/>
        </w:rPr>
        <w:t xml:space="preserve">The parameters specified in </w:t>
      </w:r>
      <w:r w:rsidRPr="00DB033E">
        <w:rPr>
          <w:rFonts w:eastAsia="SimSun"/>
          <w:lang w:eastAsia="zh-CN"/>
        </w:rPr>
        <w:t>T</w:t>
      </w:r>
      <w:r w:rsidRPr="00DB033E">
        <w:rPr>
          <w:rFonts w:eastAsia="SimSun"/>
        </w:rPr>
        <w:t xml:space="preserve">able </w:t>
      </w:r>
      <w:r>
        <w:rPr>
          <w:rFonts w:eastAsia="SimSun"/>
        </w:rPr>
        <w:t>7</w:t>
      </w:r>
      <w:r w:rsidRPr="00DB033E">
        <w:rPr>
          <w:rFonts w:eastAsia="SimSun"/>
        </w:rPr>
        <w:t>.2-1 for PDSCH single carrier tests are reused for PDSCH CA test unless otherwise stated.</w:t>
      </w:r>
    </w:p>
    <w:p w14:paraId="5D91B046" w14:textId="77777777" w:rsidR="0033539A" w:rsidRPr="00DB033E" w:rsidRDefault="0033539A" w:rsidP="0033539A">
      <w:pPr>
        <w:pStyle w:val="Heading3"/>
        <w:rPr>
          <w:rFonts w:eastAsiaTheme="minorEastAsia"/>
        </w:rPr>
      </w:pPr>
      <w:bookmarkStart w:id="80" w:name="_Toc61121037"/>
      <w:bookmarkStart w:id="81" w:name="_Toc67918223"/>
      <w:bookmarkStart w:id="82" w:name="_Toc76298267"/>
      <w:bookmarkStart w:id="83" w:name="_Toc76572279"/>
      <w:bookmarkStart w:id="84" w:name="_Toc76652146"/>
      <w:bookmarkStart w:id="85" w:name="_Toc76652984"/>
      <w:bookmarkStart w:id="86" w:name="_Toc83742257"/>
      <w:bookmarkStart w:id="87" w:name="_Toc91440747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A.</w:t>
      </w:r>
      <w:r w:rsidRPr="00DB033E">
        <w:rPr>
          <w:rFonts w:eastAsiaTheme="minorEastAsia" w:hint="eastAsia"/>
          <w:lang w:eastAsia="zh-CN"/>
        </w:rPr>
        <w:t>2</w:t>
      </w:r>
      <w:r w:rsidRPr="00DB033E">
        <w:rPr>
          <w:rFonts w:eastAsiaTheme="minorEastAsia" w:hint="eastAsia"/>
          <w:lang w:eastAsia="zh-CN"/>
        </w:rPr>
        <w:tab/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RX requirements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92463F8" w14:textId="77777777" w:rsidR="0033539A" w:rsidRPr="00DB033E" w:rsidRDefault="0033539A" w:rsidP="0033539A">
      <w:pPr>
        <w:pStyle w:val="Heading4"/>
        <w:rPr>
          <w:rFonts w:eastAsiaTheme="minorEastAsia"/>
        </w:rPr>
      </w:pPr>
      <w:bookmarkStart w:id="88" w:name="_Toc61121038"/>
      <w:bookmarkStart w:id="89" w:name="_Toc67918224"/>
      <w:bookmarkStart w:id="90" w:name="_Toc76298268"/>
      <w:bookmarkStart w:id="91" w:name="_Toc76572280"/>
      <w:bookmarkStart w:id="92" w:name="_Toc76652147"/>
      <w:bookmarkStart w:id="93" w:name="_Toc76652985"/>
      <w:bookmarkStart w:id="94" w:name="_Toc83742258"/>
      <w:bookmarkStart w:id="95" w:name="_Toc91440748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A.</w:t>
      </w:r>
      <w:r>
        <w:rPr>
          <w:rFonts w:eastAsiaTheme="minorEastAsia"/>
        </w:rPr>
        <w:t>2</w:t>
      </w:r>
      <w:r w:rsidRPr="00DB033E">
        <w:rPr>
          <w:rFonts w:eastAsiaTheme="minorEastAsia"/>
        </w:rPr>
        <w:t>.1</w:t>
      </w:r>
      <w:r w:rsidRPr="00DB033E">
        <w:rPr>
          <w:rFonts w:eastAsiaTheme="minorEastAsia" w:hint="eastAsia"/>
        </w:rPr>
        <w:tab/>
      </w:r>
      <w:r w:rsidRPr="00DB033E">
        <w:rPr>
          <w:rFonts w:eastAsiaTheme="minorEastAsia"/>
        </w:rPr>
        <w:t>Minimum requirements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B567935" w14:textId="171D53C4" w:rsidR="0033539A" w:rsidRDefault="0033539A">
      <w:pPr>
        <w:rPr>
          <w:noProof/>
        </w:rPr>
      </w:pPr>
    </w:p>
    <w:p w14:paraId="4D517890" w14:textId="0851FCA5" w:rsidR="0033539A" w:rsidRDefault="0033539A" w:rsidP="0033539A">
      <w:pPr>
        <w:rPr>
          <w:noProof/>
        </w:rPr>
      </w:pPr>
      <w:r>
        <w:rPr>
          <w:noProof/>
        </w:rPr>
        <w:t xml:space="preserve">The </w:t>
      </w:r>
      <w:r w:rsidR="00A143D5">
        <w:rPr>
          <w:noProof/>
        </w:rPr>
        <w:t xml:space="preserve">[Huawei] </w:t>
      </w:r>
      <w:r>
        <w:rPr>
          <w:noProof/>
        </w:rPr>
        <w:t>modification goes here.</w:t>
      </w:r>
    </w:p>
    <w:p w14:paraId="4F8A70E5" w14:textId="390EA144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A475D3">
        <w:rPr>
          <w:highlight w:val="yellow"/>
        </w:rPr>
        <w:t>3</w:t>
      </w:r>
      <w:r>
        <w:rPr>
          <w:highlight w:val="yellow"/>
        </w:rPr>
        <w:t xml:space="preserve"> ------------------------------------------------------------</w:t>
      </w:r>
    </w:p>
    <w:p w14:paraId="30FB2686" w14:textId="77777777" w:rsidR="0033539A" w:rsidRDefault="0033539A">
      <w:pPr>
        <w:rPr>
          <w:noProof/>
        </w:rPr>
      </w:pPr>
    </w:p>
    <w:p w14:paraId="1E92FCD8" w14:textId="77777777" w:rsidR="0033539A" w:rsidRDefault="0033539A">
      <w:pPr>
        <w:rPr>
          <w:noProof/>
        </w:rPr>
      </w:pPr>
    </w:p>
    <w:sectPr w:rsidR="003353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F5A8B" w14:textId="77777777" w:rsidR="00E14677" w:rsidRDefault="00E14677">
      <w:r>
        <w:separator/>
      </w:r>
    </w:p>
  </w:endnote>
  <w:endnote w:type="continuationSeparator" w:id="0">
    <w:p w14:paraId="7EF6539E" w14:textId="77777777" w:rsidR="00E14677" w:rsidRDefault="00E14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D24D" w14:textId="77777777" w:rsidR="00E14677" w:rsidRDefault="00E14677">
      <w:r>
        <w:separator/>
      </w:r>
    </w:p>
  </w:footnote>
  <w:footnote w:type="continuationSeparator" w:id="0">
    <w:p w14:paraId="1E1D0708" w14:textId="77777777" w:rsidR="00E14677" w:rsidRDefault="00E14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7C"/>
    <w:rsid w:val="000A6394"/>
    <w:rsid w:val="000B7FED"/>
    <w:rsid w:val="000C038A"/>
    <w:rsid w:val="000C6598"/>
    <w:rsid w:val="000D44B3"/>
    <w:rsid w:val="00145D43"/>
    <w:rsid w:val="00187262"/>
    <w:rsid w:val="00192C46"/>
    <w:rsid w:val="001A08B3"/>
    <w:rsid w:val="001A289D"/>
    <w:rsid w:val="001A7B60"/>
    <w:rsid w:val="001B52F0"/>
    <w:rsid w:val="001B7A65"/>
    <w:rsid w:val="001E41F3"/>
    <w:rsid w:val="0026004D"/>
    <w:rsid w:val="002640DD"/>
    <w:rsid w:val="002652C4"/>
    <w:rsid w:val="00275D12"/>
    <w:rsid w:val="00284FEB"/>
    <w:rsid w:val="002860C4"/>
    <w:rsid w:val="002B5741"/>
    <w:rsid w:val="002E472E"/>
    <w:rsid w:val="002F4895"/>
    <w:rsid w:val="00305409"/>
    <w:rsid w:val="0033539A"/>
    <w:rsid w:val="003609EF"/>
    <w:rsid w:val="0036231A"/>
    <w:rsid w:val="00374B76"/>
    <w:rsid w:val="00374DD4"/>
    <w:rsid w:val="00384112"/>
    <w:rsid w:val="003E1A36"/>
    <w:rsid w:val="00410371"/>
    <w:rsid w:val="004242F1"/>
    <w:rsid w:val="00430FB9"/>
    <w:rsid w:val="0044779A"/>
    <w:rsid w:val="00463F9A"/>
    <w:rsid w:val="00483DF2"/>
    <w:rsid w:val="00486D18"/>
    <w:rsid w:val="004B75B7"/>
    <w:rsid w:val="00510FFF"/>
    <w:rsid w:val="005141D9"/>
    <w:rsid w:val="0051580D"/>
    <w:rsid w:val="005168AB"/>
    <w:rsid w:val="00516AAE"/>
    <w:rsid w:val="00547111"/>
    <w:rsid w:val="00554BAB"/>
    <w:rsid w:val="00577777"/>
    <w:rsid w:val="00592D74"/>
    <w:rsid w:val="005E2C44"/>
    <w:rsid w:val="00621188"/>
    <w:rsid w:val="006257ED"/>
    <w:rsid w:val="00653DE4"/>
    <w:rsid w:val="00665C47"/>
    <w:rsid w:val="0067068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39C"/>
    <w:rsid w:val="008279FA"/>
    <w:rsid w:val="0083399B"/>
    <w:rsid w:val="00842CC5"/>
    <w:rsid w:val="008626E7"/>
    <w:rsid w:val="00870EE7"/>
    <w:rsid w:val="008863B9"/>
    <w:rsid w:val="008A45A6"/>
    <w:rsid w:val="008D3CCC"/>
    <w:rsid w:val="008E4D6E"/>
    <w:rsid w:val="008F3789"/>
    <w:rsid w:val="008F5C72"/>
    <w:rsid w:val="008F686C"/>
    <w:rsid w:val="009148DE"/>
    <w:rsid w:val="00941E30"/>
    <w:rsid w:val="009777D9"/>
    <w:rsid w:val="00982A5A"/>
    <w:rsid w:val="00991B88"/>
    <w:rsid w:val="009A5753"/>
    <w:rsid w:val="009A579D"/>
    <w:rsid w:val="009A5F4D"/>
    <w:rsid w:val="009E3297"/>
    <w:rsid w:val="009F734F"/>
    <w:rsid w:val="00A143D5"/>
    <w:rsid w:val="00A246B6"/>
    <w:rsid w:val="00A41506"/>
    <w:rsid w:val="00A475D3"/>
    <w:rsid w:val="00A47E70"/>
    <w:rsid w:val="00A50CF0"/>
    <w:rsid w:val="00A7671C"/>
    <w:rsid w:val="00AA2CBC"/>
    <w:rsid w:val="00AC5820"/>
    <w:rsid w:val="00AD1CD8"/>
    <w:rsid w:val="00B219D8"/>
    <w:rsid w:val="00B258BB"/>
    <w:rsid w:val="00B67B97"/>
    <w:rsid w:val="00B7507D"/>
    <w:rsid w:val="00B968C8"/>
    <w:rsid w:val="00BA3EC5"/>
    <w:rsid w:val="00BA51D9"/>
    <w:rsid w:val="00BB5DFC"/>
    <w:rsid w:val="00BB6EBD"/>
    <w:rsid w:val="00BC7597"/>
    <w:rsid w:val="00BD279D"/>
    <w:rsid w:val="00BD6BB8"/>
    <w:rsid w:val="00C66BA2"/>
    <w:rsid w:val="00C870F6"/>
    <w:rsid w:val="00C90D5A"/>
    <w:rsid w:val="00C95985"/>
    <w:rsid w:val="00CC5026"/>
    <w:rsid w:val="00CC68D0"/>
    <w:rsid w:val="00D03F9A"/>
    <w:rsid w:val="00D06D51"/>
    <w:rsid w:val="00D24991"/>
    <w:rsid w:val="00D50255"/>
    <w:rsid w:val="00D55D5D"/>
    <w:rsid w:val="00D66520"/>
    <w:rsid w:val="00D84AE9"/>
    <w:rsid w:val="00D91DB2"/>
    <w:rsid w:val="00D92BCD"/>
    <w:rsid w:val="00DB5695"/>
    <w:rsid w:val="00DD5F4C"/>
    <w:rsid w:val="00DE34CF"/>
    <w:rsid w:val="00E13F3D"/>
    <w:rsid w:val="00E14677"/>
    <w:rsid w:val="00E34898"/>
    <w:rsid w:val="00EB09B7"/>
    <w:rsid w:val="00EE04CD"/>
    <w:rsid w:val="00EE7D7C"/>
    <w:rsid w:val="00F07DEC"/>
    <w:rsid w:val="00F25D98"/>
    <w:rsid w:val="00F300FB"/>
    <w:rsid w:val="00F46375"/>
    <w:rsid w:val="00F7518A"/>
    <w:rsid w:val="00F847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7777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42CC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42C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C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2C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2C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9</Pages>
  <Words>2160</Words>
  <Characters>12318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Kamel Tourki</cp:lastModifiedBy>
  <cp:revision>49</cp:revision>
  <cp:lastPrinted>1899-12-31T23:00:00Z</cp:lastPrinted>
  <dcterms:created xsi:type="dcterms:W3CDTF">2020-02-03T08:32:00Z</dcterms:created>
  <dcterms:modified xsi:type="dcterms:W3CDTF">2022-09-30T08:09:00Z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